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12D7" w14:textId="77777777" w:rsidR="003620E0" w:rsidRDefault="003620E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0"/>
        <w:gridCol w:w="8055"/>
        <w:gridCol w:w="987"/>
      </w:tblGrid>
      <w:tr w:rsidR="00AD4544" w:rsidRPr="0030040D" w14:paraId="47D5DFC5" w14:textId="77777777" w:rsidTr="003620E0">
        <w:trPr>
          <w:trHeight w:val="863"/>
        </w:trPr>
        <w:tc>
          <w:tcPr>
            <w:tcW w:w="1843" w:type="dxa"/>
            <w:shd w:val="clear" w:color="auto" w:fill="auto"/>
          </w:tcPr>
          <w:p w14:paraId="6EBEA86A" w14:textId="2574CA5C" w:rsidR="003620E0" w:rsidRPr="00A51CA1" w:rsidRDefault="003620E0" w:rsidP="003620E0">
            <w:pPr>
              <w:numPr>
                <w:ilvl w:val="0"/>
                <w:numId w:val="14"/>
              </w:numPr>
              <w:rPr>
                <w:rFonts w:cs="Arial"/>
                <w:sz w:val="18"/>
                <w:szCs w:val="18"/>
              </w:rPr>
            </w:pPr>
            <w:bookmarkStart w:id="0" w:name="Issue1Rate" w:colFirst="2" w:colLast="2"/>
            <w:proofErr w:type="spellStart"/>
            <w:r>
              <w:rPr>
                <w:rFonts w:cs="Arial"/>
                <w:sz w:val="18"/>
                <w:szCs w:val="18"/>
              </w:rPr>
              <w:t>Xyz</w:t>
            </w:r>
            <w:proofErr w:type="spellEnd"/>
          </w:p>
        </w:tc>
        <w:tc>
          <w:tcPr>
            <w:tcW w:w="9185" w:type="dxa"/>
            <w:shd w:val="clear" w:color="auto" w:fill="auto"/>
          </w:tcPr>
          <w:p w14:paraId="234FD3DC" w14:textId="77777777" w:rsidR="006427C0" w:rsidRPr="000B3A66" w:rsidRDefault="00AE29D5" w:rsidP="00D622CB">
            <w:pPr>
              <w:pStyle w:val="NormalWeb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REF  Issue1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6427C0">
              <w:rPr>
                <w:rFonts w:ascii="Arial" w:hAnsi="Arial" w:cs="Arial"/>
                <w:b/>
                <w:sz w:val="18"/>
                <w:szCs w:val="18"/>
                <w:u w:val="single"/>
              </w:rPr>
              <w:t>Issue 1</w:t>
            </w:r>
          </w:p>
          <w:p w14:paraId="487F6162" w14:textId="77777777" w:rsidR="006427C0" w:rsidRDefault="006427C0" w:rsidP="00D622CB">
            <w:pPr>
              <w:pStyle w:val="NormalWeb"/>
              <w:rPr>
                <w:rFonts w:ascii="Arial" w:hAnsi="Arial" w:cs="Arial"/>
                <w:color w:val="333333"/>
                <w:sz w:val="18"/>
                <w:szCs w:val="18"/>
                <w:lang w:val="en"/>
              </w:rPr>
            </w:pPr>
          </w:p>
          <w:p w14:paraId="59C7CADC" w14:textId="77777777" w:rsidR="006427C0" w:rsidRPr="00EF497B" w:rsidRDefault="006427C0" w:rsidP="00D622CB">
            <w:pPr>
              <w:pStyle w:val="NormalWeb"/>
              <w:rPr>
                <w:rFonts w:ascii="Arial" w:hAnsi="Arial" w:cs="Arial"/>
                <w:color w:val="333333"/>
                <w:sz w:val="18"/>
                <w:szCs w:val="18"/>
                <w:lang w:val="en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val="en"/>
              </w:rPr>
              <w:t>Input text here.</w:t>
            </w:r>
          </w:p>
          <w:p w14:paraId="60BE4717" w14:textId="77777777" w:rsidR="00AD4544" w:rsidRPr="0030040D" w:rsidRDefault="00AE29D5" w:rsidP="007157B9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FFF00"/>
          </w:tcPr>
          <w:p w14:paraId="7EBA3024" w14:textId="77777777" w:rsidR="00AD4544" w:rsidRPr="0030040D" w:rsidRDefault="001F0C1A" w:rsidP="00521499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ED191B">
              <w:rPr>
                <w:rFonts w:cs="Arial"/>
                <w:b/>
                <w:color w:val="000000"/>
                <w:sz w:val="18"/>
                <w:szCs w:val="18"/>
              </w:rPr>
              <w:t>YELLOW</w:t>
            </w:r>
          </w:p>
        </w:tc>
      </w:tr>
      <w:bookmarkEnd w:id="0"/>
    </w:tbl>
    <w:p w14:paraId="5CC70CDA" w14:textId="77777777" w:rsidR="00AC1FEA" w:rsidRPr="0030040D" w:rsidRDefault="00AC1FEA" w:rsidP="004341A8">
      <w:pPr>
        <w:rPr>
          <w:rFonts w:cs="Arial"/>
          <w:sz w:val="18"/>
          <w:szCs w:val="18"/>
        </w:rPr>
      </w:pPr>
    </w:p>
    <w:sectPr w:rsidR="00AC1FEA" w:rsidRPr="0030040D" w:rsidSect="004341A8">
      <w:pgSz w:w="11906" w:h="8391" w:orient="landscape" w:code="1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44C95" w14:textId="77777777" w:rsidR="00992CCC" w:rsidRDefault="00992CCC">
      <w:r>
        <w:separator/>
      </w:r>
    </w:p>
  </w:endnote>
  <w:endnote w:type="continuationSeparator" w:id="0">
    <w:p w14:paraId="591201DB" w14:textId="77777777" w:rsidR="00992CCC" w:rsidRDefault="0099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0D97E" w14:textId="77777777" w:rsidR="00992CCC" w:rsidRDefault="00992CCC">
      <w:r>
        <w:separator/>
      </w:r>
    </w:p>
  </w:footnote>
  <w:footnote w:type="continuationSeparator" w:id="0">
    <w:p w14:paraId="49263086" w14:textId="77777777" w:rsidR="00992CCC" w:rsidRDefault="00992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8C3"/>
    <w:multiLevelType w:val="hybridMultilevel"/>
    <w:tmpl w:val="8F8A47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5A4183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83AA7"/>
    <w:multiLevelType w:val="hybridMultilevel"/>
    <w:tmpl w:val="B5483E1C"/>
    <w:lvl w:ilvl="0" w:tplc="A99EC06C">
      <w:numFmt w:val="bullet"/>
      <w:lvlText w:val="•"/>
      <w:lvlJc w:val="left"/>
      <w:pPr>
        <w:ind w:left="870" w:hanging="43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05763839"/>
    <w:multiLevelType w:val="hybridMultilevel"/>
    <w:tmpl w:val="64E0513E"/>
    <w:lvl w:ilvl="0" w:tplc="A99EC06C">
      <w:numFmt w:val="bullet"/>
      <w:lvlText w:val="•"/>
      <w:lvlJc w:val="left"/>
      <w:pPr>
        <w:ind w:left="528" w:hanging="43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3" w15:restartNumberingAfterBreak="0">
    <w:nsid w:val="148E51F9"/>
    <w:multiLevelType w:val="hybridMultilevel"/>
    <w:tmpl w:val="3F54F3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B773B6"/>
    <w:multiLevelType w:val="multilevel"/>
    <w:tmpl w:val="95E87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207BB3"/>
    <w:multiLevelType w:val="multilevel"/>
    <w:tmpl w:val="B366E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42ED2"/>
    <w:multiLevelType w:val="multilevel"/>
    <w:tmpl w:val="B552B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8262E2"/>
    <w:multiLevelType w:val="hybridMultilevel"/>
    <w:tmpl w:val="0BA86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D117D6"/>
    <w:multiLevelType w:val="hybridMultilevel"/>
    <w:tmpl w:val="35989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52D54"/>
    <w:multiLevelType w:val="hybridMultilevel"/>
    <w:tmpl w:val="DCB49AB2"/>
    <w:lvl w:ilvl="0" w:tplc="D222FDF2">
      <w:start w:val="1"/>
      <w:numFmt w:val="decimal"/>
      <w:lvlText w:val="%1."/>
      <w:lvlJc w:val="left"/>
      <w:pPr>
        <w:tabs>
          <w:tab w:val="num" w:pos="72"/>
        </w:tabs>
        <w:ind w:left="0" w:firstLine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CC419F"/>
    <w:multiLevelType w:val="hybridMultilevel"/>
    <w:tmpl w:val="56E26D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0176C3"/>
    <w:multiLevelType w:val="hybridMultilevel"/>
    <w:tmpl w:val="D98A2D02"/>
    <w:lvl w:ilvl="0" w:tplc="A99EC06C">
      <w:numFmt w:val="bullet"/>
      <w:lvlText w:val="•"/>
      <w:lvlJc w:val="left"/>
      <w:pPr>
        <w:ind w:left="1305" w:hanging="43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281571CF"/>
    <w:multiLevelType w:val="hybridMultilevel"/>
    <w:tmpl w:val="CC125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E1530"/>
    <w:multiLevelType w:val="hybridMultilevel"/>
    <w:tmpl w:val="60F87D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8B675C"/>
    <w:multiLevelType w:val="multilevel"/>
    <w:tmpl w:val="B2DAE4A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4E2705"/>
    <w:multiLevelType w:val="multilevel"/>
    <w:tmpl w:val="1F846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DD784C"/>
    <w:multiLevelType w:val="multilevel"/>
    <w:tmpl w:val="A4247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F34E72"/>
    <w:multiLevelType w:val="hybridMultilevel"/>
    <w:tmpl w:val="566E12BA"/>
    <w:lvl w:ilvl="0" w:tplc="D222FDF2">
      <w:start w:val="1"/>
      <w:numFmt w:val="decimal"/>
      <w:lvlText w:val="%1."/>
      <w:lvlJc w:val="left"/>
      <w:pPr>
        <w:tabs>
          <w:tab w:val="num" w:pos="72"/>
        </w:tabs>
        <w:ind w:left="0" w:firstLine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4C21F6"/>
    <w:multiLevelType w:val="hybridMultilevel"/>
    <w:tmpl w:val="16C28C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9B6FE5"/>
    <w:multiLevelType w:val="multilevel"/>
    <w:tmpl w:val="B2DAE4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E75A24"/>
    <w:multiLevelType w:val="multilevel"/>
    <w:tmpl w:val="4C862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566DDC"/>
    <w:multiLevelType w:val="multilevel"/>
    <w:tmpl w:val="B2DAE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1E3302"/>
    <w:multiLevelType w:val="hybridMultilevel"/>
    <w:tmpl w:val="3A1EF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BC7526"/>
    <w:multiLevelType w:val="hybridMultilevel"/>
    <w:tmpl w:val="14264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CC2FD5"/>
    <w:multiLevelType w:val="hybridMultilevel"/>
    <w:tmpl w:val="B366E4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914106"/>
    <w:multiLevelType w:val="hybridMultilevel"/>
    <w:tmpl w:val="A9B882D8"/>
    <w:lvl w:ilvl="0" w:tplc="A99EC06C">
      <w:numFmt w:val="bullet"/>
      <w:lvlText w:val="•"/>
      <w:lvlJc w:val="left"/>
      <w:pPr>
        <w:ind w:left="435" w:hanging="43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CF84370"/>
    <w:multiLevelType w:val="hybridMultilevel"/>
    <w:tmpl w:val="CBDC7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057B41"/>
    <w:multiLevelType w:val="hybridMultilevel"/>
    <w:tmpl w:val="E3609D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E7F5EE2"/>
    <w:multiLevelType w:val="multilevel"/>
    <w:tmpl w:val="B366E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8D3403"/>
    <w:multiLevelType w:val="hybridMultilevel"/>
    <w:tmpl w:val="4E08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A01BEE"/>
    <w:multiLevelType w:val="multilevel"/>
    <w:tmpl w:val="F73C7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6FB5413"/>
    <w:multiLevelType w:val="hybridMultilevel"/>
    <w:tmpl w:val="A544D310"/>
    <w:lvl w:ilvl="0" w:tplc="EFC6243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4D087E41"/>
    <w:multiLevelType w:val="hybridMultilevel"/>
    <w:tmpl w:val="A35ED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84137"/>
    <w:multiLevelType w:val="multilevel"/>
    <w:tmpl w:val="2EEEA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F5245FF"/>
    <w:multiLevelType w:val="hybridMultilevel"/>
    <w:tmpl w:val="54B641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813C29"/>
    <w:multiLevelType w:val="hybridMultilevel"/>
    <w:tmpl w:val="F12CEB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1A3D99"/>
    <w:multiLevelType w:val="multilevel"/>
    <w:tmpl w:val="B2DAE4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09A6C20"/>
    <w:multiLevelType w:val="hybridMultilevel"/>
    <w:tmpl w:val="9C2849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3732CFE"/>
    <w:multiLevelType w:val="hybridMultilevel"/>
    <w:tmpl w:val="A8ECCE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4BD1899"/>
    <w:multiLevelType w:val="multilevel"/>
    <w:tmpl w:val="54B64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4D1F01"/>
    <w:multiLevelType w:val="hybridMultilevel"/>
    <w:tmpl w:val="81FC20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E667FD"/>
    <w:multiLevelType w:val="hybridMultilevel"/>
    <w:tmpl w:val="DE982E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405532"/>
    <w:multiLevelType w:val="multilevel"/>
    <w:tmpl w:val="5A528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3DB26F4"/>
    <w:multiLevelType w:val="multilevel"/>
    <w:tmpl w:val="4384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5A12A34"/>
    <w:multiLevelType w:val="multilevel"/>
    <w:tmpl w:val="907A0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7393F7C"/>
    <w:multiLevelType w:val="hybridMultilevel"/>
    <w:tmpl w:val="7EA2743C"/>
    <w:lvl w:ilvl="0" w:tplc="EFC6243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19D5DAE"/>
    <w:multiLevelType w:val="multilevel"/>
    <w:tmpl w:val="B2DAE4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2A60CF0"/>
    <w:multiLevelType w:val="hybridMultilevel"/>
    <w:tmpl w:val="584E2DF2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8" w15:restartNumberingAfterBreak="0">
    <w:nsid w:val="76EA5372"/>
    <w:multiLevelType w:val="multilevel"/>
    <w:tmpl w:val="DE982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78B7401"/>
    <w:multiLevelType w:val="multilevel"/>
    <w:tmpl w:val="B2DAE4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1914773790">
    <w:abstractNumId w:val="0"/>
  </w:num>
  <w:num w:numId="2" w16cid:durableId="1869874134">
    <w:abstractNumId w:val="17"/>
  </w:num>
  <w:num w:numId="3" w16cid:durableId="299919463">
    <w:abstractNumId w:val="9"/>
  </w:num>
  <w:num w:numId="4" w16cid:durableId="1989748491">
    <w:abstractNumId w:val="40"/>
  </w:num>
  <w:num w:numId="5" w16cid:durableId="671761759">
    <w:abstractNumId w:val="13"/>
  </w:num>
  <w:num w:numId="6" w16cid:durableId="1929077783">
    <w:abstractNumId w:val="24"/>
  </w:num>
  <w:num w:numId="7" w16cid:durableId="1365910873">
    <w:abstractNumId w:val="41"/>
  </w:num>
  <w:num w:numId="8" w16cid:durableId="1301496934">
    <w:abstractNumId w:val="5"/>
  </w:num>
  <w:num w:numId="9" w16cid:durableId="131145584">
    <w:abstractNumId w:val="34"/>
  </w:num>
  <w:num w:numId="10" w16cid:durableId="1743865988">
    <w:abstractNumId w:val="30"/>
  </w:num>
  <w:num w:numId="11" w16cid:durableId="1953826532">
    <w:abstractNumId w:val="15"/>
  </w:num>
  <w:num w:numId="12" w16cid:durableId="1893806734">
    <w:abstractNumId w:val="28"/>
  </w:num>
  <w:num w:numId="13" w16cid:durableId="1783038921">
    <w:abstractNumId w:val="6"/>
  </w:num>
  <w:num w:numId="14" w16cid:durableId="140277017">
    <w:abstractNumId w:val="31"/>
  </w:num>
  <w:num w:numId="15" w16cid:durableId="420377562">
    <w:abstractNumId w:val="48"/>
  </w:num>
  <w:num w:numId="16" w16cid:durableId="685861418">
    <w:abstractNumId w:val="35"/>
  </w:num>
  <w:num w:numId="17" w16cid:durableId="1061635434">
    <w:abstractNumId w:val="20"/>
  </w:num>
  <w:num w:numId="18" w16cid:durableId="91627813">
    <w:abstractNumId w:val="39"/>
  </w:num>
  <w:num w:numId="19" w16cid:durableId="756247854">
    <w:abstractNumId w:val="45"/>
  </w:num>
  <w:num w:numId="20" w16cid:durableId="1508402533">
    <w:abstractNumId w:val="33"/>
  </w:num>
  <w:num w:numId="21" w16cid:durableId="2089496180">
    <w:abstractNumId w:val="44"/>
  </w:num>
  <w:num w:numId="22" w16cid:durableId="490096883">
    <w:abstractNumId w:val="42"/>
  </w:num>
  <w:num w:numId="23" w16cid:durableId="1147938841">
    <w:abstractNumId w:val="21"/>
  </w:num>
  <w:num w:numId="24" w16cid:durableId="621309715">
    <w:abstractNumId w:val="43"/>
  </w:num>
  <w:num w:numId="25" w16cid:durableId="378363642">
    <w:abstractNumId w:val="4"/>
  </w:num>
  <w:num w:numId="26" w16cid:durableId="1785807832">
    <w:abstractNumId w:val="18"/>
  </w:num>
  <w:num w:numId="27" w16cid:durableId="816260375">
    <w:abstractNumId w:val="7"/>
  </w:num>
  <w:num w:numId="28" w16cid:durableId="1668484604">
    <w:abstractNumId w:val="22"/>
  </w:num>
  <w:num w:numId="29" w16cid:durableId="1971863667">
    <w:abstractNumId w:val="3"/>
  </w:num>
  <w:num w:numId="30" w16cid:durableId="632634462">
    <w:abstractNumId w:val="14"/>
  </w:num>
  <w:num w:numId="31" w16cid:durableId="1743141271">
    <w:abstractNumId w:val="46"/>
  </w:num>
  <w:num w:numId="32" w16cid:durableId="1338465187">
    <w:abstractNumId w:val="49"/>
  </w:num>
  <w:num w:numId="33" w16cid:durableId="1620575573">
    <w:abstractNumId w:val="36"/>
  </w:num>
  <w:num w:numId="34" w16cid:durableId="2075471465">
    <w:abstractNumId w:val="19"/>
  </w:num>
  <w:num w:numId="35" w16cid:durableId="1649285731">
    <w:abstractNumId w:val="38"/>
  </w:num>
  <w:num w:numId="36" w16cid:durableId="1764376657">
    <w:abstractNumId w:val="47"/>
  </w:num>
  <w:num w:numId="37" w16cid:durableId="1818184230">
    <w:abstractNumId w:val="37"/>
  </w:num>
  <w:num w:numId="38" w16cid:durableId="1639725010">
    <w:abstractNumId w:val="12"/>
  </w:num>
  <w:num w:numId="39" w16cid:durableId="1862543953">
    <w:abstractNumId w:val="32"/>
  </w:num>
  <w:num w:numId="40" w16cid:durableId="1015183401">
    <w:abstractNumId w:val="23"/>
  </w:num>
  <w:num w:numId="41" w16cid:durableId="1581670030">
    <w:abstractNumId w:val="26"/>
  </w:num>
  <w:num w:numId="42" w16cid:durableId="1409768416">
    <w:abstractNumId w:val="16"/>
  </w:num>
  <w:num w:numId="43" w16cid:durableId="1967855219">
    <w:abstractNumId w:val="10"/>
  </w:num>
  <w:num w:numId="44" w16cid:durableId="882131818">
    <w:abstractNumId w:val="29"/>
  </w:num>
  <w:num w:numId="45" w16cid:durableId="1545941083">
    <w:abstractNumId w:val="25"/>
  </w:num>
  <w:num w:numId="46" w16cid:durableId="1038899856">
    <w:abstractNumId w:val="1"/>
  </w:num>
  <w:num w:numId="47" w16cid:durableId="1263417666">
    <w:abstractNumId w:val="8"/>
  </w:num>
  <w:num w:numId="48" w16cid:durableId="566770997">
    <w:abstractNumId w:val="27"/>
  </w:num>
  <w:num w:numId="49" w16cid:durableId="753863631">
    <w:abstractNumId w:val="11"/>
  </w:num>
  <w:num w:numId="50" w16cid:durableId="53392809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S2DocOpenMode" w:val="AS2DocumentEdit"/>
  </w:docVars>
  <w:rsids>
    <w:rsidRoot w:val="006427C0"/>
    <w:rsid w:val="0000016D"/>
    <w:rsid w:val="000008F1"/>
    <w:rsid w:val="00001A52"/>
    <w:rsid w:val="000031A4"/>
    <w:rsid w:val="00010179"/>
    <w:rsid w:val="00011840"/>
    <w:rsid w:val="00012603"/>
    <w:rsid w:val="000142B4"/>
    <w:rsid w:val="00016449"/>
    <w:rsid w:val="000211B2"/>
    <w:rsid w:val="00021568"/>
    <w:rsid w:val="0002286F"/>
    <w:rsid w:val="00023134"/>
    <w:rsid w:val="0002366B"/>
    <w:rsid w:val="0002611C"/>
    <w:rsid w:val="0002718F"/>
    <w:rsid w:val="00027447"/>
    <w:rsid w:val="00032742"/>
    <w:rsid w:val="0003326C"/>
    <w:rsid w:val="000332FF"/>
    <w:rsid w:val="00037987"/>
    <w:rsid w:val="00046C39"/>
    <w:rsid w:val="0005048F"/>
    <w:rsid w:val="00051978"/>
    <w:rsid w:val="00060903"/>
    <w:rsid w:val="00060F55"/>
    <w:rsid w:val="000615E0"/>
    <w:rsid w:val="0006194B"/>
    <w:rsid w:val="00062E34"/>
    <w:rsid w:val="0006470A"/>
    <w:rsid w:val="0007018B"/>
    <w:rsid w:val="00072106"/>
    <w:rsid w:val="00073951"/>
    <w:rsid w:val="00077B1B"/>
    <w:rsid w:val="00080AD7"/>
    <w:rsid w:val="0008122A"/>
    <w:rsid w:val="00082DC1"/>
    <w:rsid w:val="00083BAD"/>
    <w:rsid w:val="0008661F"/>
    <w:rsid w:val="000873F3"/>
    <w:rsid w:val="000A0DAD"/>
    <w:rsid w:val="000A0F0D"/>
    <w:rsid w:val="000A1B03"/>
    <w:rsid w:val="000B1EFF"/>
    <w:rsid w:val="000B3A66"/>
    <w:rsid w:val="000B3CA2"/>
    <w:rsid w:val="000B41F9"/>
    <w:rsid w:val="000C0326"/>
    <w:rsid w:val="000C7F84"/>
    <w:rsid w:val="000D0F1F"/>
    <w:rsid w:val="000D2984"/>
    <w:rsid w:val="000D4CDD"/>
    <w:rsid w:val="000D64F3"/>
    <w:rsid w:val="000E29CF"/>
    <w:rsid w:val="000E35A9"/>
    <w:rsid w:val="000E408F"/>
    <w:rsid w:val="000E4665"/>
    <w:rsid w:val="000E5AC0"/>
    <w:rsid w:val="000E6E89"/>
    <w:rsid w:val="000E77E7"/>
    <w:rsid w:val="000E791C"/>
    <w:rsid w:val="000F2A08"/>
    <w:rsid w:val="000F2A22"/>
    <w:rsid w:val="000F3973"/>
    <w:rsid w:val="000F41B3"/>
    <w:rsid w:val="000F65BC"/>
    <w:rsid w:val="000F7B6F"/>
    <w:rsid w:val="00101789"/>
    <w:rsid w:val="001033C0"/>
    <w:rsid w:val="00103CD8"/>
    <w:rsid w:val="0011014C"/>
    <w:rsid w:val="001103FE"/>
    <w:rsid w:val="00111512"/>
    <w:rsid w:val="0011222A"/>
    <w:rsid w:val="00115ACE"/>
    <w:rsid w:val="00124FB9"/>
    <w:rsid w:val="00125E38"/>
    <w:rsid w:val="0013026F"/>
    <w:rsid w:val="001304E5"/>
    <w:rsid w:val="0013073D"/>
    <w:rsid w:val="0013102A"/>
    <w:rsid w:val="00131CDA"/>
    <w:rsid w:val="0014499B"/>
    <w:rsid w:val="00146BBF"/>
    <w:rsid w:val="001500EE"/>
    <w:rsid w:val="001521ED"/>
    <w:rsid w:val="00153E19"/>
    <w:rsid w:val="00154AA3"/>
    <w:rsid w:val="00155537"/>
    <w:rsid w:val="00157AF0"/>
    <w:rsid w:val="00157C99"/>
    <w:rsid w:val="001602BB"/>
    <w:rsid w:val="001619A1"/>
    <w:rsid w:val="00164128"/>
    <w:rsid w:val="00166606"/>
    <w:rsid w:val="001707B3"/>
    <w:rsid w:val="00173565"/>
    <w:rsid w:val="00175869"/>
    <w:rsid w:val="00175D43"/>
    <w:rsid w:val="0018379E"/>
    <w:rsid w:val="001845DC"/>
    <w:rsid w:val="00184831"/>
    <w:rsid w:val="00186240"/>
    <w:rsid w:val="00196A07"/>
    <w:rsid w:val="00197A61"/>
    <w:rsid w:val="001A0050"/>
    <w:rsid w:val="001A0420"/>
    <w:rsid w:val="001A0BB8"/>
    <w:rsid w:val="001A2127"/>
    <w:rsid w:val="001B0413"/>
    <w:rsid w:val="001B3B1B"/>
    <w:rsid w:val="001B6381"/>
    <w:rsid w:val="001B65E0"/>
    <w:rsid w:val="001B6F7B"/>
    <w:rsid w:val="001C07D6"/>
    <w:rsid w:val="001C1515"/>
    <w:rsid w:val="001C164F"/>
    <w:rsid w:val="001C355B"/>
    <w:rsid w:val="001C3CF1"/>
    <w:rsid w:val="001C5D43"/>
    <w:rsid w:val="001C6ECD"/>
    <w:rsid w:val="001D48DF"/>
    <w:rsid w:val="001D708D"/>
    <w:rsid w:val="001E44B0"/>
    <w:rsid w:val="001E46E6"/>
    <w:rsid w:val="001F06B8"/>
    <w:rsid w:val="001F0C1A"/>
    <w:rsid w:val="001F3490"/>
    <w:rsid w:val="001F45CD"/>
    <w:rsid w:val="001F6B6E"/>
    <w:rsid w:val="00206DF1"/>
    <w:rsid w:val="00207A29"/>
    <w:rsid w:val="00217ACB"/>
    <w:rsid w:val="00220782"/>
    <w:rsid w:val="002223AE"/>
    <w:rsid w:val="0022328D"/>
    <w:rsid w:val="0022376C"/>
    <w:rsid w:val="00226155"/>
    <w:rsid w:val="00226F4E"/>
    <w:rsid w:val="002303DC"/>
    <w:rsid w:val="002346F8"/>
    <w:rsid w:val="002367A7"/>
    <w:rsid w:val="00236B68"/>
    <w:rsid w:val="0024181D"/>
    <w:rsid w:val="0024531D"/>
    <w:rsid w:val="002460C1"/>
    <w:rsid w:val="00246457"/>
    <w:rsid w:val="00246DB6"/>
    <w:rsid w:val="00250CE5"/>
    <w:rsid w:val="002515EC"/>
    <w:rsid w:val="0025281D"/>
    <w:rsid w:val="00252A85"/>
    <w:rsid w:val="00254DA6"/>
    <w:rsid w:val="002558CA"/>
    <w:rsid w:val="00255F26"/>
    <w:rsid w:val="00256DE8"/>
    <w:rsid w:val="00257253"/>
    <w:rsid w:val="002579F2"/>
    <w:rsid w:val="002607A9"/>
    <w:rsid w:val="00260D90"/>
    <w:rsid w:val="0026245C"/>
    <w:rsid w:val="002633D7"/>
    <w:rsid w:val="00270C9E"/>
    <w:rsid w:val="00271B9D"/>
    <w:rsid w:val="00274FDE"/>
    <w:rsid w:val="00276482"/>
    <w:rsid w:val="00277A47"/>
    <w:rsid w:val="00277C05"/>
    <w:rsid w:val="002804BB"/>
    <w:rsid w:val="002813F3"/>
    <w:rsid w:val="00281E23"/>
    <w:rsid w:val="0028209B"/>
    <w:rsid w:val="0028319A"/>
    <w:rsid w:val="00283FEE"/>
    <w:rsid w:val="00285620"/>
    <w:rsid w:val="002930DC"/>
    <w:rsid w:val="0029392A"/>
    <w:rsid w:val="00296306"/>
    <w:rsid w:val="002A2042"/>
    <w:rsid w:val="002A3EE7"/>
    <w:rsid w:val="002B0D43"/>
    <w:rsid w:val="002B4EF3"/>
    <w:rsid w:val="002C0C90"/>
    <w:rsid w:val="002C18F5"/>
    <w:rsid w:val="002C1F85"/>
    <w:rsid w:val="002C1FCA"/>
    <w:rsid w:val="002C27E9"/>
    <w:rsid w:val="002C3EFF"/>
    <w:rsid w:val="002C5745"/>
    <w:rsid w:val="002C6368"/>
    <w:rsid w:val="002C68F8"/>
    <w:rsid w:val="002D012F"/>
    <w:rsid w:val="002D15BB"/>
    <w:rsid w:val="002D387F"/>
    <w:rsid w:val="002D4A7C"/>
    <w:rsid w:val="002D5F91"/>
    <w:rsid w:val="002D6A2B"/>
    <w:rsid w:val="002D7CF2"/>
    <w:rsid w:val="002E2EE9"/>
    <w:rsid w:val="002E4A9D"/>
    <w:rsid w:val="002F12EE"/>
    <w:rsid w:val="002F19B1"/>
    <w:rsid w:val="002F5825"/>
    <w:rsid w:val="002F70E8"/>
    <w:rsid w:val="0030040D"/>
    <w:rsid w:val="00301093"/>
    <w:rsid w:val="00302BC4"/>
    <w:rsid w:val="00303C9B"/>
    <w:rsid w:val="0030452C"/>
    <w:rsid w:val="0030620B"/>
    <w:rsid w:val="00306668"/>
    <w:rsid w:val="00306CBC"/>
    <w:rsid w:val="00311B05"/>
    <w:rsid w:val="00312C4E"/>
    <w:rsid w:val="003153B1"/>
    <w:rsid w:val="00315CFD"/>
    <w:rsid w:val="00316800"/>
    <w:rsid w:val="00316D3B"/>
    <w:rsid w:val="003233E8"/>
    <w:rsid w:val="00324082"/>
    <w:rsid w:val="00325078"/>
    <w:rsid w:val="003253F4"/>
    <w:rsid w:val="00325C66"/>
    <w:rsid w:val="00326C50"/>
    <w:rsid w:val="00327C0D"/>
    <w:rsid w:val="00337E3C"/>
    <w:rsid w:val="003408A0"/>
    <w:rsid w:val="003461CC"/>
    <w:rsid w:val="003551F2"/>
    <w:rsid w:val="00357773"/>
    <w:rsid w:val="0036091F"/>
    <w:rsid w:val="003620E0"/>
    <w:rsid w:val="00362410"/>
    <w:rsid w:val="00363DE9"/>
    <w:rsid w:val="003642F6"/>
    <w:rsid w:val="00367575"/>
    <w:rsid w:val="00372DE2"/>
    <w:rsid w:val="00373B3C"/>
    <w:rsid w:val="003742E0"/>
    <w:rsid w:val="00374B13"/>
    <w:rsid w:val="003776FD"/>
    <w:rsid w:val="00382545"/>
    <w:rsid w:val="00386CF2"/>
    <w:rsid w:val="003879DA"/>
    <w:rsid w:val="00391B3B"/>
    <w:rsid w:val="00391E35"/>
    <w:rsid w:val="00394146"/>
    <w:rsid w:val="00396187"/>
    <w:rsid w:val="00396F3C"/>
    <w:rsid w:val="00397D35"/>
    <w:rsid w:val="003A057B"/>
    <w:rsid w:val="003A1D70"/>
    <w:rsid w:val="003A2861"/>
    <w:rsid w:val="003A3986"/>
    <w:rsid w:val="003A4E25"/>
    <w:rsid w:val="003A58B2"/>
    <w:rsid w:val="003A5BE5"/>
    <w:rsid w:val="003B351D"/>
    <w:rsid w:val="003B58D1"/>
    <w:rsid w:val="003C194E"/>
    <w:rsid w:val="003C23D8"/>
    <w:rsid w:val="003C320A"/>
    <w:rsid w:val="003C3523"/>
    <w:rsid w:val="003C3698"/>
    <w:rsid w:val="003C3D60"/>
    <w:rsid w:val="003C4636"/>
    <w:rsid w:val="003C7F28"/>
    <w:rsid w:val="003D23C0"/>
    <w:rsid w:val="003D2631"/>
    <w:rsid w:val="003D376C"/>
    <w:rsid w:val="003D3D7E"/>
    <w:rsid w:val="003D63E0"/>
    <w:rsid w:val="003D7604"/>
    <w:rsid w:val="003E6D54"/>
    <w:rsid w:val="003E708F"/>
    <w:rsid w:val="003E7D97"/>
    <w:rsid w:val="003F1F32"/>
    <w:rsid w:val="003F2F79"/>
    <w:rsid w:val="00402A96"/>
    <w:rsid w:val="00407641"/>
    <w:rsid w:val="00413144"/>
    <w:rsid w:val="0041384D"/>
    <w:rsid w:val="00414D78"/>
    <w:rsid w:val="0041676E"/>
    <w:rsid w:val="00420E33"/>
    <w:rsid w:val="004255D4"/>
    <w:rsid w:val="004261FD"/>
    <w:rsid w:val="00427EFF"/>
    <w:rsid w:val="00430874"/>
    <w:rsid w:val="004321B4"/>
    <w:rsid w:val="004331DE"/>
    <w:rsid w:val="0043351B"/>
    <w:rsid w:val="004341A8"/>
    <w:rsid w:val="00437032"/>
    <w:rsid w:val="00437EAC"/>
    <w:rsid w:val="004416F4"/>
    <w:rsid w:val="0044369C"/>
    <w:rsid w:val="004558DC"/>
    <w:rsid w:val="00455D99"/>
    <w:rsid w:val="004567EC"/>
    <w:rsid w:val="004572AB"/>
    <w:rsid w:val="00460DA9"/>
    <w:rsid w:val="00461E29"/>
    <w:rsid w:val="00461EAC"/>
    <w:rsid w:val="00462270"/>
    <w:rsid w:val="004646C0"/>
    <w:rsid w:val="004664CC"/>
    <w:rsid w:val="0046773A"/>
    <w:rsid w:val="004702FE"/>
    <w:rsid w:val="004715B4"/>
    <w:rsid w:val="00476DB6"/>
    <w:rsid w:val="00484B0A"/>
    <w:rsid w:val="004858C6"/>
    <w:rsid w:val="0049260F"/>
    <w:rsid w:val="00492D4A"/>
    <w:rsid w:val="004A0160"/>
    <w:rsid w:val="004A02A7"/>
    <w:rsid w:val="004A0B7F"/>
    <w:rsid w:val="004A11D3"/>
    <w:rsid w:val="004A1539"/>
    <w:rsid w:val="004A2EBE"/>
    <w:rsid w:val="004A5A37"/>
    <w:rsid w:val="004B0412"/>
    <w:rsid w:val="004B237B"/>
    <w:rsid w:val="004B2BB1"/>
    <w:rsid w:val="004B3AB5"/>
    <w:rsid w:val="004B4A1E"/>
    <w:rsid w:val="004B4CC4"/>
    <w:rsid w:val="004B5B42"/>
    <w:rsid w:val="004C0A3B"/>
    <w:rsid w:val="004C3594"/>
    <w:rsid w:val="004C586F"/>
    <w:rsid w:val="004C598B"/>
    <w:rsid w:val="004C6BD6"/>
    <w:rsid w:val="004C79E6"/>
    <w:rsid w:val="004D24A9"/>
    <w:rsid w:val="004D6DC4"/>
    <w:rsid w:val="004E0646"/>
    <w:rsid w:val="004E2C46"/>
    <w:rsid w:val="004E3067"/>
    <w:rsid w:val="004E5E44"/>
    <w:rsid w:val="004E5F58"/>
    <w:rsid w:val="004E642D"/>
    <w:rsid w:val="004E7F89"/>
    <w:rsid w:val="004F01D5"/>
    <w:rsid w:val="004F0E38"/>
    <w:rsid w:val="004F3CCB"/>
    <w:rsid w:val="004F4475"/>
    <w:rsid w:val="004F4EA1"/>
    <w:rsid w:val="004F6317"/>
    <w:rsid w:val="004F786C"/>
    <w:rsid w:val="004F7E83"/>
    <w:rsid w:val="00504EE6"/>
    <w:rsid w:val="0051028E"/>
    <w:rsid w:val="00511779"/>
    <w:rsid w:val="00513D2D"/>
    <w:rsid w:val="00516A9D"/>
    <w:rsid w:val="00521499"/>
    <w:rsid w:val="00526664"/>
    <w:rsid w:val="00533EAA"/>
    <w:rsid w:val="00537C0B"/>
    <w:rsid w:val="00540933"/>
    <w:rsid w:val="00541F47"/>
    <w:rsid w:val="00542D90"/>
    <w:rsid w:val="005522FC"/>
    <w:rsid w:val="00553338"/>
    <w:rsid w:val="005569CB"/>
    <w:rsid w:val="00560208"/>
    <w:rsid w:val="00561127"/>
    <w:rsid w:val="0056129D"/>
    <w:rsid w:val="005619F0"/>
    <w:rsid w:val="00566E83"/>
    <w:rsid w:val="005676B2"/>
    <w:rsid w:val="00567F77"/>
    <w:rsid w:val="005706A3"/>
    <w:rsid w:val="00576B81"/>
    <w:rsid w:val="0058151B"/>
    <w:rsid w:val="0058551F"/>
    <w:rsid w:val="00585C04"/>
    <w:rsid w:val="00591E06"/>
    <w:rsid w:val="005920DC"/>
    <w:rsid w:val="00592503"/>
    <w:rsid w:val="00592DD6"/>
    <w:rsid w:val="005945B8"/>
    <w:rsid w:val="005946A7"/>
    <w:rsid w:val="005963E8"/>
    <w:rsid w:val="00597422"/>
    <w:rsid w:val="00597D03"/>
    <w:rsid w:val="005A0106"/>
    <w:rsid w:val="005A07BE"/>
    <w:rsid w:val="005A1149"/>
    <w:rsid w:val="005A31F1"/>
    <w:rsid w:val="005A64B3"/>
    <w:rsid w:val="005A7463"/>
    <w:rsid w:val="005B0352"/>
    <w:rsid w:val="005B07A0"/>
    <w:rsid w:val="005B1798"/>
    <w:rsid w:val="005B3100"/>
    <w:rsid w:val="005B3573"/>
    <w:rsid w:val="005B392B"/>
    <w:rsid w:val="005B4A4B"/>
    <w:rsid w:val="005B5AB6"/>
    <w:rsid w:val="005B625F"/>
    <w:rsid w:val="005B7352"/>
    <w:rsid w:val="005B7397"/>
    <w:rsid w:val="005C13DC"/>
    <w:rsid w:val="005C7165"/>
    <w:rsid w:val="005D340E"/>
    <w:rsid w:val="005D46A9"/>
    <w:rsid w:val="005E08CC"/>
    <w:rsid w:val="005E0C11"/>
    <w:rsid w:val="005E1273"/>
    <w:rsid w:val="005E1B41"/>
    <w:rsid w:val="005E565E"/>
    <w:rsid w:val="005E6578"/>
    <w:rsid w:val="005E7C76"/>
    <w:rsid w:val="005F3467"/>
    <w:rsid w:val="005F3801"/>
    <w:rsid w:val="005F4D10"/>
    <w:rsid w:val="005F68C1"/>
    <w:rsid w:val="005F7B12"/>
    <w:rsid w:val="00601C3A"/>
    <w:rsid w:val="0060561B"/>
    <w:rsid w:val="00605D8E"/>
    <w:rsid w:val="00606A83"/>
    <w:rsid w:val="006105E5"/>
    <w:rsid w:val="00611DAE"/>
    <w:rsid w:val="00613B6A"/>
    <w:rsid w:val="00613D63"/>
    <w:rsid w:val="00617611"/>
    <w:rsid w:val="0062088F"/>
    <w:rsid w:val="00620914"/>
    <w:rsid w:val="006210CF"/>
    <w:rsid w:val="0062331E"/>
    <w:rsid w:val="006235F5"/>
    <w:rsid w:val="006242BF"/>
    <w:rsid w:val="00626929"/>
    <w:rsid w:val="0063115D"/>
    <w:rsid w:val="0063296C"/>
    <w:rsid w:val="00635B38"/>
    <w:rsid w:val="006427C0"/>
    <w:rsid w:val="0064591D"/>
    <w:rsid w:val="00645D99"/>
    <w:rsid w:val="00647A69"/>
    <w:rsid w:val="006645B8"/>
    <w:rsid w:val="006670BA"/>
    <w:rsid w:val="006703BF"/>
    <w:rsid w:val="006711BC"/>
    <w:rsid w:val="00672D8E"/>
    <w:rsid w:val="00675ACF"/>
    <w:rsid w:val="00675AFB"/>
    <w:rsid w:val="00676C9A"/>
    <w:rsid w:val="00676F44"/>
    <w:rsid w:val="00676F7E"/>
    <w:rsid w:val="00677921"/>
    <w:rsid w:val="00680A45"/>
    <w:rsid w:val="00680E58"/>
    <w:rsid w:val="006825C4"/>
    <w:rsid w:val="006859E7"/>
    <w:rsid w:val="00685CEC"/>
    <w:rsid w:val="006863E5"/>
    <w:rsid w:val="00694194"/>
    <w:rsid w:val="00695BAB"/>
    <w:rsid w:val="006977CB"/>
    <w:rsid w:val="006A052C"/>
    <w:rsid w:val="006A11B5"/>
    <w:rsid w:val="006A4C55"/>
    <w:rsid w:val="006A509F"/>
    <w:rsid w:val="006A7F80"/>
    <w:rsid w:val="006B2989"/>
    <w:rsid w:val="006B3DBF"/>
    <w:rsid w:val="006B5CFE"/>
    <w:rsid w:val="006B5DEF"/>
    <w:rsid w:val="006B70F9"/>
    <w:rsid w:val="006C347E"/>
    <w:rsid w:val="006C64D8"/>
    <w:rsid w:val="006C774B"/>
    <w:rsid w:val="006D2A72"/>
    <w:rsid w:val="006D5C44"/>
    <w:rsid w:val="006E183E"/>
    <w:rsid w:val="006E339F"/>
    <w:rsid w:val="006E391A"/>
    <w:rsid w:val="006E6F3F"/>
    <w:rsid w:val="006E72E5"/>
    <w:rsid w:val="006E7FC9"/>
    <w:rsid w:val="006F2ADC"/>
    <w:rsid w:val="006F339C"/>
    <w:rsid w:val="006F4C04"/>
    <w:rsid w:val="00704DFA"/>
    <w:rsid w:val="007051A3"/>
    <w:rsid w:val="00710B80"/>
    <w:rsid w:val="007133A4"/>
    <w:rsid w:val="007157B9"/>
    <w:rsid w:val="00716F03"/>
    <w:rsid w:val="00722BEC"/>
    <w:rsid w:val="00725D89"/>
    <w:rsid w:val="007277C4"/>
    <w:rsid w:val="007310D8"/>
    <w:rsid w:val="00733823"/>
    <w:rsid w:val="00733A74"/>
    <w:rsid w:val="00733B98"/>
    <w:rsid w:val="007342F7"/>
    <w:rsid w:val="007366A3"/>
    <w:rsid w:val="00736760"/>
    <w:rsid w:val="00740010"/>
    <w:rsid w:val="00744462"/>
    <w:rsid w:val="007446C6"/>
    <w:rsid w:val="00747039"/>
    <w:rsid w:val="00752679"/>
    <w:rsid w:val="00752C34"/>
    <w:rsid w:val="007573DF"/>
    <w:rsid w:val="00757962"/>
    <w:rsid w:val="00763383"/>
    <w:rsid w:val="00764822"/>
    <w:rsid w:val="007667C4"/>
    <w:rsid w:val="00770A26"/>
    <w:rsid w:val="00772F93"/>
    <w:rsid w:val="00773826"/>
    <w:rsid w:val="007755AD"/>
    <w:rsid w:val="00776A23"/>
    <w:rsid w:val="00777BF0"/>
    <w:rsid w:val="00786361"/>
    <w:rsid w:val="00786A0E"/>
    <w:rsid w:val="00790BC2"/>
    <w:rsid w:val="00791BCC"/>
    <w:rsid w:val="007926A4"/>
    <w:rsid w:val="007941EB"/>
    <w:rsid w:val="00796E1F"/>
    <w:rsid w:val="007A017D"/>
    <w:rsid w:val="007A1C94"/>
    <w:rsid w:val="007A477F"/>
    <w:rsid w:val="007A74FC"/>
    <w:rsid w:val="007B2A33"/>
    <w:rsid w:val="007B2BF1"/>
    <w:rsid w:val="007C1C7D"/>
    <w:rsid w:val="007C3D2F"/>
    <w:rsid w:val="007C4C3D"/>
    <w:rsid w:val="007C7D01"/>
    <w:rsid w:val="007D0D52"/>
    <w:rsid w:val="007E300C"/>
    <w:rsid w:val="007E35ED"/>
    <w:rsid w:val="007E4ADB"/>
    <w:rsid w:val="007E7A8B"/>
    <w:rsid w:val="007F09F4"/>
    <w:rsid w:val="007F1F2A"/>
    <w:rsid w:val="007F2D21"/>
    <w:rsid w:val="007F3006"/>
    <w:rsid w:val="007F6FFF"/>
    <w:rsid w:val="00800C99"/>
    <w:rsid w:val="00801C76"/>
    <w:rsid w:val="00801D89"/>
    <w:rsid w:val="00803D4A"/>
    <w:rsid w:val="00805D7F"/>
    <w:rsid w:val="00812B9C"/>
    <w:rsid w:val="00812E81"/>
    <w:rsid w:val="0081402C"/>
    <w:rsid w:val="008149F4"/>
    <w:rsid w:val="0082175A"/>
    <w:rsid w:val="00821A59"/>
    <w:rsid w:val="0082706B"/>
    <w:rsid w:val="00827E4F"/>
    <w:rsid w:val="00831C04"/>
    <w:rsid w:val="00831FC8"/>
    <w:rsid w:val="00832D0F"/>
    <w:rsid w:val="00833A10"/>
    <w:rsid w:val="0083400A"/>
    <w:rsid w:val="00834406"/>
    <w:rsid w:val="0083539C"/>
    <w:rsid w:val="00836E43"/>
    <w:rsid w:val="00841372"/>
    <w:rsid w:val="008419B9"/>
    <w:rsid w:val="00844CDA"/>
    <w:rsid w:val="00857852"/>
    <w:rsid w:val="00857BF0"/>
    <w:rsid w:val="00860CC2"/>
    <w:rsid w:val="008617AC"/>
    <w:rsid w:val="00862C1D"/>
    <w:rsid w:val="00866455"/>
    <w:rsid w:val="0087064C"/>
    <w:rsid w:val="00873068"/>
    <w:rsid w:val="00875C19"/>
    <w:rsid w:val="0087724C"/>
    <w:rsid w:val="00880D0F"/>
    <w:rsid w:val="0088170A"/>
    <w:rsid w:val="0088281F"/>
    <w:rsid w:val="00885B68"/>
    <w:rsid w:val="008875C7"/>
    <w:rsid w:val="008912A8"/>
    <w:rsid w:val="00892A8F"/>
    <w:rsid w:val="008940F7"/>
    <w:rsid w:val="008944F6"/>
    <w:rsid w:val="008967D2"/>
    <w:rsid w:val="00896DAA"/>
    <w:rsid w:val="008A42A8"/>
    <w:rsid w:val="008A5B13"/>
    <w:rsid w:val="008B0027"/>
    <w:rsid w:val="008B09D7"/>
    <w:rsid w:val="008B0CC1"/>
    <w:rsid w:val="008B357C"/>
    <w:rsid w:val="008B3830"/>
    <w:rsid w:val="008B4884"/>
    <w:rsid w:val="008B4B69"/>
    <w:rsid w:val="008B539F"/>
    <w:rsid w:val="008B6B86"/>
    <w:rsid w:val="008B7DE5"/>
    <w:rsid w:val="008C0E31"/>
    <w:rsid w:val="008C2144"/>
    <w:rsid w:val="008C7938"/>
    <w:rsid w:val="008D22C4"/>
    <w:rsid w:val="008D2E45"/>
    <w:rsid w:val="008D4EDB"/>
    <w:rsid w:val="008E09EB"/>
    <w:rsid w:val="008E0DEC"/>
    <w:rsid w:val="008E158E"/>
    <w:rsid w:val="008E3ED2"/>
    <w:rsid w:val="008F10DE"/>
    <w:rsid w:val="008F6EAA"/>
    <w:rsid w:val="008F730D"/>
    <w:rsid w:val="00900708"/>
    <w:rsid w:val="00904602"/>
    <w:rsid w:val="00904A0F"/>
    <w:rsid w:val="009056E6"/>
    <w:rsid w:val="00915D8C"/>
    <w:rsid w:val="00923463"/>
    <w:rsid w:val="009235CF"/>
    <w:rsid w:val="00923D56"/>
    <w:rsid w:val="009246E9"/>
    <w:rsid w:val="0093014C"/>
    <w:rsid w:val="00930327"/>
    <w:rsid w:val="00931B14"/>
    <w:rsid w:val="00932743"/>
    <w:rsid w:val="0093343E"/>
    <w:rsid w:val="009350F0"/>
    <w:rsid w:val="00937352"/>
    <w:rsid w:val="00941814"/>
    <w:rsid w:val="00941A39"/>
    <w:rsid w:val="00944572"/>
    <w:rsid w:val="009449ED"/>
    <w:rsid w:val="00946139"/>
    <w:rsid w:val="009479D9"/>
    <w:rsid w:val="0095286C"/>
    <w:rsid w:val="00953BBE"/>
    <w:rsid w:val="00960528"/>
    <w:rsid w:val="009628B6"/>
    <w:rsid w:val="009630E8"/>
    <w:rsid w:val="00963B84"/>
    <w:rsid w:val="00964492"/>
    <w:rsid w:val="00964D2A"/>
    <w:rsid w:val="00965745"/>
    <w:rsid w:val="009669A9"/>
    <w:rsid w:val="0096788F"/>
    <w:rsid w:val="009719F7"/>
    <w:rsid w:val="00971C0A"/>
    <w:rsid w:val="00971C74"/>
    <w:rsid w:val="0097522B"/>
    <w:rsid w:val="00983C5A"/>
    <w:rsid w:val="009850BA"/>
    <w:rsid w:val="009866E8"/>
    <w:rsid w:val="00987CC3"/>
    <w:rsid w:val="00990C44"/>
    <w:rsid w:val="0099256C"/>
    <w:rsid w:val="00992CCC"/>
    <w:rsid w:val="0099361C"/>
    <w:rsid w:val="009939AA"/>
    <w:rsid w:val="00994206"/>
    <w:rsid w:val="00995502"/>
    <w:rsid w:val="0099688D"/>
    <w:rsid w:val="00997C6A"/>
    <w:rsid w:val="009A30B5"/>
    <w:rsid w:val="009A317B"/>
    <w:rsid w:val="009A3337"/>
    <w:rsid w:val="009A738A"/>
    <w:rsid w:val="009B2941"/>
    <w:rsid w:val="009B380F"/>
    <w:rsid w:val="009C06FC"/>
    <w:rsid w:val="009C5F52"/>
    <w:rsid w:val="009C6D73"/>
    <w:rsid w:val="009D2DED"/>
    <w:rsid w:val="009D2E52"/>
    <w:rsid w:val="009D3231"/>
    <w:rsid w:val="009D3E8F"/>
    <w:rsid w:val="009D44F0"/>
    <w:rsid w:val="009D7883"/>
    <w:rsid w:val="009E1E9E"/>
    <w:rsid w:val="009F0B57"/>
    <w:rsid w:val="009F2CC7"/>
    <w:rsid w:val="009F310C"/>
    <w:rsid w:val="009F3C8F"/>
    <w:rsid w:val="009F7FC9"/>
    <w:rsid w:val="00A00AE2"/>
    <w:rsid w:val="00A00B39"/>
    <w:rsid w:val="00A00E39"/>
    <w:rsid w:val="00A01D9C"/>
    <w:rsid w:val="00A02441"/>
    <w:rsid w:val="00A0456B"/>
    <w:rsid w:val="00A11CC8"/>
    <w:rsid w:val="00A1270F"/>
    <w:rsid w:val="00A12F4C"/>
    <w:rsid w:val="00A14B75"/>
    <w:rsid w:val="00A14C0A"/>
    <w:rsid w:val="00A164FD"/>
    <w:rsid w:val="00A16552"/>
    <w:rsid w:val="00A16DFB"/>
    <w:rsid w:val="00A21ECF"/>
    <w:rsid w:val="00A2764C"/>
    <w:rsid w:val="00A30E82"/>
    <w:rsid w:val="00A31BE4"/>
    <w:rsid w:val="00A408DE"/>
    <w:rsid w:val="00A40B3B"/>
    <w:rsid w:val="00A415DE"/>
    <w:rsid w:val="00A42518"/>
    <w:rsid w:val="00A44251"/>
    <w:rsid w:val="00A44BEA"/>
    <w:rsid w:val="00A458E4"/>
    <w:rsid w:val="00A4657F"/>
    <w:rsid w:val="00A51A0C"/>
    <w:rsid w:val="00A51CA1"/>
    <w:rsid w:val="00A54AE1"/>
    <w:rsid w:val="00A55A03"/>
    <w:rsid w:val="00A610FB"/>
    <w:rsid w:val="00A6156A"/>
    <w:rsid w:val="00A6218E"/>
    <w:rsid w:val="00A62CB3"/>
    <w:rsid w:val="00A6683E"/>
    <w:rsid w:val="00A70DB5"/>
    <w:rsid w:val="00A70ECF"/>
    <w:rsid w:val="00A73129"/>
    <w:rsid w:val="00A73485"/>
    <w:rsid w:val="00A73BD8"/>
    <w:rsid w:val="00A73F5C"/>
    <w:rsid w:val="00A76367"/>
    <w:rsid w:val="00A77201"/>
    <w:rsid w:val="00A77C09"/>
    <w:rsid w:val="00A84291"/>
    <w:rsid w:val="00A86379"/>
    <w:rsid w:val="00A87DFA"/>
    <w:rsid w:val="00A90C52"/>
    <w:rsid w:val="00A93A53"/>
    <w:rsid w:val="00A9491B"/>
    <w:rsid w:val="00A94D8D"/>
    <w:rsid w:val="00A97083"/>
    <w:rsid w:val="00A9796E"/>
    <w:rsid w:val="00AA074B"/>
    <w:rsid w:val="00AA0EAE"/>
    <w:rsid w:val="00AA37BD"/>
    <w:rsid w:val="00AA6EF1"/>
    <w:rsid w:val="00AA755C"/>
    <w:rsid w:val="00AB24BF"/>
    <w:rsid w:val="00AB2DAD"/>
    <w:rsid w:val="00AB416D"/>
    <w:rsid w:val="00AB454B"/>
    <w:rsid w:val="00AB69D3"/>
    <w:rsid w:val="00AB6FBC"/>
    <w:rsid w:val="00AB7B3E"/>
    <w:rsid w:val="00AC0E48"/>
    <w:rsid w:val="00AC0E5B"/>
    <w:rsid w:val="00AC10CA"/>
    <w:rsid w:val="00AC1FEA"/>
    <w:rsid w:val="00AC2D43"/>
    <w:rsid w:val="00AC462E"/>
    <w:rsid w:val="00AC534A"/>
    <w:rsid w:val="00AD194C"/>
    <w:rsid w:val="00AD19A3"/>
    <w:rsid w:val="00AD4544"/>
    <w:rsid w:val="00AD51B9"/>
    <w:rsid w:val="00AD5617"/>
    <w:rsid w:val="00AD591B"/>
    <w:rsid w:val="00AD7BD6"/>
    <w:rsid w:val="00AE1F02"/>
    <w:rsid w:val="00AE214D"/>
    <w:rsid w:val="00AE29D5"/>
    <w:rsid w:val="00AE3C92"/>
    <w:rsid w:val="00AE6A3D"/>
    <w:rsid w:val="00AE750E"/>
    <w:rsid w:val="00AF05B0"/>
    <w:rsid w:val="00AF20E6"/>
    <w:rsid w:val="00AF42A4"/>
    <w:rsid w:val="00AF432C"/>
    <w:rsid w:val="00AF676D"/>
    <w:rsid w:val="00AF79E0"/>
    <w:rsid w:val="00B023E6"/>
    <w:rsid w:val="00B0240F"/>
    <w:rsid w:val="00B028A5"/>
    <w:rsid w:val="00B03E0F"/>
    <w:rsid w:val="00B03E3F"/>
    <w:rsid w:val="00B04B1E"/>
    <w:rsid w:val="00B074FB"/>
    <w:rsid w:val="00B21BA8"/>
    <w:rsid w:val="00B21F4C"/>
    <w:rsid w:val="00B229D6"/>
    <w:rsid w:val="00B236C3"/>
    <w:rsid w:val="00B324FA"/>
    <w:rsid w:val="00B372BC"/>
    <w:rsid w:val="00B37C7A"/>
    <w:rsid w:val="00B401C4"/>
    <w:rsid w:val="00B406B6"/>
    <w:rsid w:val="00B413BD"/>
    <w:rsid w:val="00B43EB6"/>
    <w:rsid w:val="00B44817"/>
    <w:rsid w:val="00B52128"/>
    <w:rsid w:val="00B553BB"/>
    <w:rsid w:val="00B55D03"/>
    <w:rsid w:val="00B55DD9"/>
    <w:rsid w:val="00B602E0"/>
    <w:rsid w:val="00B612B0"/>
    <w:rsid w:val="00B642E5"/>
    <w:rsid w:val="00B724AF"/>
    <w:rsid w:val="00B724FC"/>
    <w:rsid w:val="00B7273C"/>
    <w:rsid w:val="00B75174"/>
    <w:rsid w:val="00B77090"/>
    <w:rsid w:val="00B774AC"/>
    <w:rsid w:val="00B80DE7"/>
    <w:rsid w:val="00B873DA"/>
    <w:rsid w:val="00B93BE4"/>
    <w:rsid w:val="00B945C5"/>
    <w:rsid w:val="00BA5A59"/>
    <w:rsid w:val="00BA6750"/>
    <w:rsid w:val="00BA77B4"/>
    <w:rsid w:val="00BB0057"/>
    <w:rsid w:val="00BB3ABF"/>
    <w:rsid w:val="00BB70E2"/>
    <w:rsid w:val="00BB75F4"/>
    <w:rsid w:val="00BB7857"/>
    <w:rsid w:val="00BC0803"/>
    <w:rsid w:val="00BC1695"/>
    <w:rsid w:val="00BC66CE"/>
    <w:rsid w:val="00BC6899"/>
    <w:rsid w:val="00BC6AD2"/>
    <w:rsid w:val="00BD0CBF"/>
    <w:rsid w:val="00BD42FF"/>
    <w:rsid w:val="00BE0E5B"/>
    <w:rsid w:val="00BE1FAF"/>
    <w:rsid w:val="00BE40CD"/>
    <w:rsid w:val="00BE7511"/>
    <w:rsid w:val="00BF11D9"/>
    <w:rsid w:val="00BF4D3E"/>
    <w:rsid w:val="00BF7375"/>
    <w:rsid w:val="00C00045"/>
    <w:rsid w:val="00C01B09"/>
    <w:rsid w:val="00C12D94"/>
    <w:rsid w:val="00C1569F"/>
    <w:rsid w:val="00C15CFD"/>
    <w:rsid w:val="00C16B4B"/>
    <w:rsid w:val="00C20062"/>
    <w:rsid w:val="00C20956"/>
    <w:rsid w:val="00C20F13"/>
    <w:rsid w:val="00C223F6"/>
    <w:rsid w:val="00C22738"/>
    <w:rsid w:val="00C2774A"/>
    <w:rsid w:val="00C2790E"/>
    <w:rsid w:val="00C30304"/>
    <w:rsid w:val="00C306A2"/>
    <w:rsid w:val="00C34665"/>
    <w:rsid w:val="00C35E52"/>
    <w:rsid w:val="00C401BC"/>
    <w:rsid w:val="00C40A7A"/>
    <w:rsid w:val="00C40DFD"/>
    <w:rsid w:val="00C412B9"/>
    <w:rsid w:val="00C42F90"/>
    <w:rsid w:val="00C44582"/>
    <w:rsid w:val="00C470B8"/>
    <w:rsid w:val="00C51F2E"/>
    <w:rsid w:val="00C527A3"/>
    <w:rsid w:val="00C56B8B"/>
    <w:rsid w:val="00C60F60"/>
    <w:rsid w:val="00C61550"/>
    <w:rsid w:val="00C617D0"/>
    <w:rsid w:val="00C648B5"/>
    <w:rsid w:val="00C652DD"/>
    <w:rsid w:val="00C66343"/>
    <w:rsid w:val="00C66BE5"/>
    <w:rsid w:val="00C76832"/>
    <w:rsid w:val="00C77799"/>
    <w:rsid w:val="00C81143"/>
    <w:rsid w:val="00C81C42"/>
    <w:rsid w:val="00C86903"/>
    <w:rsid w:val="00C87BF9"/>
    <w:rsid w:val="00C87F87"/>
    <w:rsid w:val="00C901B8"/>
    <w:rsid w:val="00C9072B"/>
    <w:rsid w:val="00C90A1E"/>
    <w:rsid w:val="00C91339"/>
    <w:rsid w:val="00C93D5A"/>
    <w:rsid w:val="00C966B0"/>
    <w:rsid w:val="00C968E2"/>
    <w:rsid w:val="00C97835"/>
    <w:rsid w:val="00CA7C9C"/>
    <w:rsid w:val="00CB048C"/>
    <w:rsid w:val="00CB159C"/>
    <w:rsid w:val="00CB1F44"/>
    <w:rsid w:val="00CB2110"/>
    <w:rsid w:val="00CB7F97"/>
    <w:rsid w:val="00CC49E3"/>
    <w:rsid w:val="00CC54AD"/>
    <w:rsid w:val="00CC5F36"/>
    <w:rsid w:val="00CD017F"/>
    <w:rsid w:val="00CD2D01"/>
    <w:rsid w:val="00CD5DF7"/>
    <w:rsid w:val="00CE06DF"/>
    <w:rsid w:val="00CE160D"/>
    <w:rsid w:val="00CE18E3"/>
    <w:rsid w:val="00CE259A"/>
    <w:rsid w:val="00CE4AAA"/>
    <w:rsid w:val="00CE6B07"/>
    <w:rsid w:val="00CF07FC"/>
    <w:rsid w:val="00CF5249"/>
    <w:rsid w:val="00CF6DE6"/>
    <w:rsid w:val="00D00AF1"/>
    <w:rsid w:val="00D01AF8"/>
    <w:rsid w:val="00D03D35"/>
    <w:rsid w:val="00D047FD"/>
    <w:rsid w:val="00D05E2A"/>
    <w:rsid w:val="00D10390"/>
    <w:rsid w:val="00D1658A"/>
    <w:rsid w:val="00D2088F"/>
    <w:rsid w:val="00D21017"/>
    <w:rsid w:val="00D248A4"/>
    <w:rsid w:val="00D25F83"/>
    <w:rsid w:val="00D34CD1"/>
    <w:rsid w:val="00D35CF8"/>
    <w:rsid w:val="00D372F2"/>
    <w:rsid w:val="00D37911"/>
    <w:rsid w:val="00D4019D"/>
    <w:rsid w:val="00D4181D"/>
    <w:rsid w:val="00D436B6"/>
    <w:rsid w:val="00D4375B"/>
    <w:rsid w:val="00D43FF8"/>
    <w:rsid w:val="00D44CBE"/>
    <w:rsid w:val="00D517F5"/>
    <w:rsid w:val="00D527F6"/>
    <w:rsid w:val="00D546CD"/>
    <w:rsid w:val="00D55208"/>
    <w:rsid w:val="00D562CF"/>
    <w:rsid w:val="00D622CB"/>
    <w:rsid w:val="00D639F4"/>
    <w:rsid w:val="00D63B58"/>
    <w:rsid w:val="00D63DE2"/>
    <w:rsid w:val="00D6411C"/>
    <w:rsid w:val="00D647E3"/>
    <w:rsid w:val="00D71E4E"/>
    <w:rsid w:val="00D72283"/>
    <w:rsid w:val="00D74472"/>
    <w:rsid w:val="00D85204"/>
    <w:rsid w:val="00D853BA"/>
    <w:rsid w:val="00D856A4"/>
    <w:rsid w:val="00D861E7"/>
    <w:rsid w:val="00D86D3A"/>
    <w:rsid w:val="00D8724F"/>
    <w:rsid w:val="00D90223"/>
    <w:rsid w:val="00D91612"/>
    <w:rsid w:val="00D9231D"/>
    <w:rsid w:val="00D96189"/>
    <w:rsid w:val="00DA01C0"/>
    <w:rsid w:val="00DA2194"/>
    <w:rsid w:val="00DA2886"/>
    <w:rsid w:val="00DA3749"/>
    <w:rsid w:val="00DA6237"/>
    <w:rsid w:val="00DA6330"/>
    <w:rsid w:val="00DA7ADF"/>
    <w:rsid w:val="00DC0DE4"/>
    <w:rsid w:val="00DC18FF"/>
    <w:rsid w:val="00DC58C4"/>
    <w:rsid w:val="00DC6821"/>
    <w:rsid w:val="00DC6F10"/>
    <w:rsid w:val="00DD0744"/>
    <w:rsid w:val="00DD09C8"/>
    <w:rsid w:val="00DD0CF9"/>
    <w:rsid w:val="00DD1106"/>
    <w:rsid w:val="00DD1D9C"/>
    <w:rsid w:val="00DD2A0A"/>
    <w:rsid w:val="00DE08C0"/>
    <w:rsid w:val="00DE152E"/>
    <w:rsid w:val="00DE23EF"/>
    <w:rsid w:val="00DE45AA"/>
    <w:rsid w:val="00DE5C6E"/>
    <w:rsid w:val="00DE7775"/>
    <w:rsid w:val="00DF1669"/>
    <w:rsid w:val="00DF6463"/>
    <w:rsid w:val="00E0204B"/>
    <w:rsid w:val="00E0213F"/>
    <w:rsid w:val="00E03893"/>
    <w:rsid w:val="00E03A9A"/>
    <w:rsid w:val="00E0491D"/>
    <w:rsid w:val="00E0698A"/>
    <w:rsid w:val="00E07B57"/>
    <w:rsid w:val="00E10F1A"/>
    <w:rsid w:val="00E111EF"/>
    <w:rsid w:val="00E11BF7"/>
    <w:rsid w:val="00E129DD"/>
    <w:rsid w:val="00E13E48"/>
    <w:rsid w:val="00E16953"/>
    <w:rsid w:val="00E226DA"/>
    <w:rsid w:val="00E30A44"/>
    <w:rsid w:val="00E31965"/>
    <w:rsid w:val="00E32960"/>
    <w:rsid w:val="00E33E7D"/>
    <w:rsid w:val="00E37D74"/>
    <w:rsid w:val="00E41A0F"/>
    <w:rsid w:val="00E4301E"/>
    <w:rsid w:val="00E463E8"/>
    <w:rsid w:val="00E46789"/>
    <w:rsid w:val="00E467E7"/>
    <w:rsid w:val="00E479A3"/>
    <w:rsid w:val="00E511E6"/>
    <w:rsid w:val="00E519C6"/>
    <w:rsid w:val="00E533CF"/>
    <w:rsid w:val="00E53CB9"/>
    <w:rsid w:val="00E54C4E"/>
    <w:rsid w:val="00E565E5"/>
    <w:rsid w:val="00E56C48"/>
    <w:rsid w:val="00E57FCB"/>
    <w:rsid w:val="00E61B35"/>
    <w:rsid w:val="00E62DC0"/>
    <w:rsid w:val="00E669F4"/>
    <w:rsid w:val="00E72CD5"/>
    <w:rsid w:val="00E74E29"/>
    <w:rsid w:val="00E755E5"/>
    <w:rsid w:val="00E765E5"/>
    <w:rsid w:val="00E81AB4"/>
    <w:rsid w:val="00E82308"/>
    <w:rsid w:val="00E832C5"/>
    <w:rsid w:val="00E864D2"/>
    <w:rsid w:val="00E86893"/>
    <w:rsid w:val="00E87EDD"/>
    <w:rsid w:val="00E92B18"/>
    <w:rsid w:val="00EA1440"/>
    <w:rsid w:val="00EA47B4"/>
    <w:rsid w:val="00EB18A8"/>
    <w:rsid w:val="00EB2984"/>
    <w:rsid w:val="00EB2F82"/>
    <w:rsid w:val="00EB39C8"/>
    <w:rsid w:val="00EB3CE4"/>
    <w:rsid w:val="00EB54B7"/>
    <w:rsid w:val="00EB72D9"/>
    <w:rsid w:val="00EC193A"/>
    <w:rsid w:val="00EC3518"/>
    <w:rsid w:val="00EC4D0E"/>
    <w:rsid w:val="00EC70B3"/>
    <w:rsid w:val="00ED191B"/>
    <w:rsid w:val="00ED3B7A"/>
    <w:rsid w:val="00ED4F43"/>
    <w:rsid w:val="00ED6EF9"/>
    <w:rsid w:val="00EE5B91"/>
    <w:rsid w:val="00EE6854"/>
    <w:rsid w:val="00EE6BBC"/>
    <w:rsid w:val="00EF057C"/>
    <w:rsid w:val="00EF2225"/>
    <w:rsid w:val="00EF497B"/>
    <w:rsid w:val="00EF6D9B"/>
    <w:rsid w:val="00EF6F33"/>
    <w:rsid w:val="00F03182"/>
    <w:rsid w:val="00F03C60"/>
    <w:rsid w:val="00F03DFA"/>
    <w:rsid w:val="00F054D2"/>
    <w:rsid w:val="00F12CF8"/>
    <w:rsid w:val="00F1345F"/>
    <w:rsid w:val="00F141B7"/>
    <w:rsid w:val="00F15C32"/>
    <w:rsid w:val="00F15F85"/>
    <w:rsid w:val="00F16478"/>
    <w:rsid w:val="00F1702D"/>
    <w:rsid w:val="00F17440"/>
    <w:rsid w:val="00F21EAB"/>
    <w:rsid w:val="00F2331D"/>
    <w:rsid w:val="00F25872"/>
    <w:rsid w:val="00F268DC"/>
    <w:rsid w:val="00F26DB2"/>
    <w:rsid w:val="00F26F31"/>
    <w:rsid w:val="00F325FE"/>
    <w:rsid w:val="00F3330A"/>
    <w:rsid w:val="00F34D22"/>
    <w:rsid w:val="00F34E5D"/>
    <w:rsid w:val="00F34EC3"/>
    <w:rsid w:val="00F360B8"/>
    <w:rsid w:val="00F36288"/>
    <w:rsid w:val="00F40743"/>
    <w:rsid w:val="00F40A64"/>
    <w:rsid w:val="00F43511"/>
    <w:rsid w:val="00F46C73"/>
    <w:rsid w:val="00F509B9"/>
    <w:rsid w:val="00F51CCD"/>
    <w:rsid w:val="00F52C65"/>
    <w:rsid w:val="00F557DE"/>
    <w:rsid w:val="00F60D3E"/>
    <w:rsid w:val="00F64E70"/>
    <w:rsid w:val="00F64FBD"/>
    <w:rsid w:val="00F65B61"/>
    <w:rsid w:val="00F66AFF"/>
    <w:rsid w:val="00F66B7E"/>
    <w:rsid w:val="00F70BC0"/>
    <w:rsid w:val="00F70BD3"/>
    <w:rsid w:val="00F70F74"/>
    <w:rsid w:val="00F71536"/>
    <w:rsid w:val="00F72A24"/>
    <w:rsid w:val="00F742F0"/>
    <w:rsid w:val="00F77784"/>
    <w:rsid w:val="00F8021F"/>
    <w:rsid w:val="00F81284"/>
    <w:rsid w:val="00F8286B"/>
    <w:rsid w:val="00F83F5C"/>
    <w:rsid w:val="00F843DC"/>
    <w:rsid w:val="00F845D8"/>
    <w:rsid w:val="00F84721"/>
    <w:rsid w:val="00F84BD6"/>
    <w:rsid w:val="00F85166"/>
    <w:rsid w:val="00F87587"/>
    <w:rsid w:val="00F9412A"/>
    <w:rsid w:val="00FA045A"/>
    <w:rsid w:val="00FA24AF"/>
    <w:rsid w:val="00FA460B"/>
    <w:rsid w:val="00FA46EE"/>
    <w:rsid w:val="00FB60F6"/>
    <w:rsid w:val="00FB62F1"/>
    <w:rsid w:val="00FB644C"/>
    <w:rsid w:val="00FC10B2"/>
    <w:rsid w:val="00FC174B"/>
    <w:rsid w:val="00FC1BDC"/>
    <w:rsid w:val="00FC21B4"/>
    <w:rsid w:val="00FC5C3C"/>
    <w:rsid w:val="00FC69BB"/>
    <w:rsid w:val="00FC758E"/>
    <w:rsid w:val="00FC7D33"/>
    <w:rsid w:val="00FD4F0D"/>
    <w:rsid w:val="00FE0E1D"/>
    <w:rsid w:val="00FE4DFC"/>
    <w:rsid w:val="00FF0569"/>
    <w:rsid w:val="00FF2003"/>
    <w:rsid w:val="00FF41B0"/>
    <w:rsid w:val="00FF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022823FF"/>
  <w15:docId w15:val="{08A962AC-3E38-4375-908E-9CF4DFF0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083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A97083"/>
    <w:pPr>
      <w:keepNext/>
      <w:jc w:val="center"/>
      <w:outlineLvl w:val="0"/>
    </w:pPr>
    <w:rPr>
      <w:rFonts w:cs="Arial"/>
      <w:b/>
      <w:bCs/>
    </w:rPr>
  </w:style>
  <w:style w:type="paragraph" w:styleId="Heading2">
    <w:name w:val="heading 2"/>
    <w:basedOn w:val="Normal"/>
    <w:next w:val="Normal"/>
    <w:qFormat/>
    <w:rsid w:val="00A97083"/>
    <w:pPr>
      <w:keepNext/>
      <w:outlineLvl w:val="1"/>
    </w:pPr>
    <w:rPr>
      <w:rFonts w:cs="Arial"/>
      <w:b/>
      <w:bCs/>
    </w:rPr>
  </w:style>
  <w:style w:type="paragraph" w:styleId="Heading3">
    <w:name w:val="heading 3"/>
    <w:basedOn w:val="Normal"/>
    <w:next w:val="Normal"/>
    <w:qFormat/>
    <w:rsid w:val="00A97083"/>
    <w:pPr>
      <w:keepNext/>
      <w:jc w:val="center"/>
      <w:outlineLvl w:val="2"/>
    </w:pPr>
    <w:rPr>
      <w:rFonts w:cs="Arial"/>
      <w:b/>
      <w:bCs/>
      <w:sz w:val="22"/>
    </w:rPr>
  </w:style>
  <w:style w:type="paragraph" w:styleId="Heading4">
    <w:name w:val="heading 4"/>
    <w:basedOn w:val="Normal"/>
    <w:next w:val="Normal"/>
    <w:link w:val="Heading4Char"/>
    <w:qFormat/>
    <w:rsid w:val="00A97083"/>
    <w:pPr>
      <w:keepNext/>
      <w:outlineLvl w:val="3"/>
    </w:pPr>
    <w:rPr>
      <w:b/>
      <w:bCs/>
      <w:sz w:val="24"/>
      <w:u w:val="single"/>
    </w:rPr>
  </w:style>
  <w:style w:type="paragraph" w:styleId="Heading5">
    <w:name w:val="heading 5"/>
    <w:basedOn w:val="Normal"/>
    <w:next w:val="Normal"/>
    <w:qFormat/>
    <w:rsid w:val="00A97083"/>
    <w:pPr>
      <w:keepNext/>
      <w:outlineLvl w:val="4"/>
    </w:pPr>
    <w:rPr>
      <w:b/>
      <w:bCs/>
      <w:color w:val="FFFFFF"/>
      <w:sz w:val="24"/>
    </w:rPr>
  </w:style>
  <w:style w:type="paragraph" w:styleId="Heading6">
    <w:name w:val="heading 6"/>
    <w:basedOn w:val="Normal"/>
    <w:next w:val="Normal"/>
    <w:qFormat/>
    <w:rsid w:val="00A97083"/>
    <w:pPr>
      <w:keepNext/>
      <w:outlineLvl w:val="5"/>
    </w:pPr>
    <w:rPr>
      <w:color w:val="FF0000"/>
      <w:sz w:val="72"/>
    </w:rPr>
  </w:style>
  <w:style w:type="paragraph" w:styleId="Heading7">
    <w:name w:val="heading 7"/>
    <w:basedOn w:val="Normal"/>
    <w:next w:val="Normal"/>
    <w:qFormat/>
    <w:rsid w:val="00A97083"/>
    <w:pPr>
      <w:keepNext/>
      <w:autoSpaceDE w:val="0"/>
      <w:autoSpaceDN w:val="0"/>
      <w:adjustRightInd w:val="0"/>
      <w:jc w:val="center"/>
      <w:outlineLvl w:val="6"/>
    </w:pPr>
    <w:rPr>
      <w:rFonts w:ascii="Arial Narrow" w:hAnsi="Arial Narrow"/>
      <w:color w:val="000000"/>
      <w:sz w:val="24"/>
    </w:rPr>
  </w:style>
  <w:style w:type="paragraph" w:styleId="Heading8">
    <w:name w:val="heading 8"/>
    <w:basedOn w:val="Normal"/>
    <w:next w:val="Normal"/>
    <w:qFormat/>
    <w:rsid w:val="00A97083"/>
    <w:pPr>
      <w:keepNext/>
      <w:jc w:val="center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A97083"/>
    <w:pPr>
      <w:keepNext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70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70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97083"/>
  </w:style>
  <w:style w:type="paragraph" w:styleId="FootnoteText">
    <w:name w:val="footnote text"/>
    <w:basedOn w:val="Normal"/>
    <w:semiHidden/>
    <w:rsid w:val="00A97083"/>
    <w:rPr>
      <w:rFonts w:ascii="Times New Roman" w:hAnsi="Times New Roman"/>
      <w:szCs w:val="20"/>
    </w:rPr>
  </w:style>
  <w:style w:type="paragraph" w:customStyle="1" w:styleId="Style1">
    <w:name w:val="Style1"/>
    <w:basedOn w:val="Normal"/>
    <w:rsid w:val="00A97083"/>
    <w:rPr>
      <w:rFonts w:cs="Arial"/>
    </w:rPr>
  </w:style>
  <w:style w:type="table" w:styleId="TableGrid">
    <w:name w:val="Table Grid"/>
    <w:basedOn w:val="TableNormal"/>
    <w:uiPriority w:val="59"/>
    <w:rsid w:val="00F36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F360B8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cumentMap">
    <w:name w:val="Document Map"/>
    <w:basedOn w:val="Normal"/>
    <w:semiHidden/>
    <w:rsid w:val="000E4665"/>
    <w:pPr>
      <w:shd w:val="clear" w:color="auto" w:fill="000080"/>
    </w:pPr>
    <w:rPr>
      <w:rFonts w:ascii="Tahoma" w:hAnsi="Tahoma" w:cs="Tahoma"/>
      <w:szCs w:val="20"/>
    </w:rPr>
  </w:style>
  <w:style w:type="paragraph" w:styleId="BalloonText">
    <w:name w:val="Balloon Text"/>
    <w:basedOn w:val="Normal"/>
    <w:semiHidden/>
    <w:rsid w:val="000E4665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locked/>
    <w:rsid w:val="003C194E"/>
    <w:rPr>
      <w:rFonts w:ascii="Arial" w:hAnsi="Arial"/>
      <w:b/>
      <w:bCs/>
      <w:sz w:val="24"/>
      <w:szCs w:val="24"/>
      <w:u w:val="single"/>
      <w:lang w:val="en-US" w:eastAsia="en-US" w:bidi="ar-SA"/>
    </w:rPr>
  </w:style>
  <w:style w:type="character" w:customStyle="1" w:styleId="CharChar2">
    <w:name w:val="Char Char2"/>
    <w:basedOn w:val="DefaultParagraphFont"/>
    <w:rsid w:val="005A0106"/>
    <w:rPr>
      <w:b/>
      <w:bCs/>
      <w:sz w:val="24"/>
      <w:szCs w:val="28"/>
      <w:lang w:val="en-US" w:eastAsia="en-US" w:bidi="ar-SA"/>
    </w:rPr>
  </w:style>
  <w:style w:type="paragraph" w:styleId="NormalWeb">
    <w:name w:val="Normal (Web)"/>
    <w:basedOn w:val="Normal"/>
    <w:unhideWhenUsed/>
    <w:rsid w:val="00DA01C0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rsid w:val="008C21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2144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8C214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C2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2144"/>
    <w:rPr>
      <w:rFonts w:ascii="Arial" w:hAnsi="Arial"/>
      <w:b/>
      <w:bCs/>
    </w:rPr>
  </w:style>
  <w:style w:type="paragraph" w:customStyle="1" w:styleId="Default">
    <w:name w:val="Default"/>
    <w:rsid w:val="004F4E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B69D3"/>
    <w:rPr>
      <w:rFonts w:ascii="Arial" w:hAnsi="Arial"/>
      <w:szCs w:val="24"/>
    </w:rPr>
  </w:style>
  <w:style w:type="character" w:customStyle="1" w:styleId="searchconsoledetailedresultsitem">
    <w:name w:val="searchconsoledetailedresultsitem"/>
    <w:basedOn w:val="DefaultParagraphFont"/>
    <w:rsid w:val="004D6DC4"/>
  </w:style>
  <w:style w:type="paragraph" w:styleId="ListParagraph">
    <w:name w:val="List Paragraph"/>
    <w:basedOn w:val="Normal"/>
    <w:uiPriority w:val="34"/>
    <w:qFormat/>
    <w:rsid w:val="00AD19A3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C20062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20062"/>
    <w:rPr>
      <w:rFonts w:ascii="Consolas" w:eastAsiaTheme="minorHAnsi" w:hAnsi="Consolas" w:cstheme="minorBidi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C87F87"/>
    <w:rPr>
      <w:color w:val="808080"/>
    </w:rPr>
  </w:style>
  <w:style w:type="paragraph" w:customStyle="1" w:styleId="body">
    <w:name w:val="body"/>
    <w:basedOn w:val="Normal"/>
    <w:rsid w:val="00592DD6"/>
    <w:pPr>
      <w:spacing w:before="100" w:beforeAutospacing="1" w:after="100" w:afterAutospacing="1"/>
    </w:pPr>
    <w:rPr>
      <w:rFonts w:cs="Arial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C7F28"/>
    <w:rPr>
      <w:color w:val="33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8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58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0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07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ELLOGG\TeamMate\Audit%20Report%20Template-DEMO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6765E-9AC9-4829-A279-D93D8A1A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Audit Report Template-DEMO</Template>
  <TotalTime>7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Kellogg Audit Report Template</vt:lpstr>
    </vt:vector>
  </TitlesOfParts>
  <Company>Deloitte &amp; Touche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Kellogg Audit Report Template</dc:title>
  <dc:subject>XML 4 EX</dc:subject>
  <dc:creator>MARK DOHERTY</dc:creator>
  <cp:lastModifiedBy>justin</cp:lastModifiedBy>
  <cp:revision>5</cp:revision>
  <cp:lastPrinted>2012-04-19T19:50:00Z</cp:lastPrinted>
  <dcterms:created xsi:type="dcterms:W3CDTF">2026-03-16T18:51:00Z</dcterms:created>
  <dcterms:modified xsi:type="dcterms:W3CDTF">2026-03-17T16:22:00Z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M_/TmData/@Version">
    <vt:lpwstr>9.0.0</vt:lpwstr>
  </property>
  <property fmtid="{D5CDD505-2E9C-101B-9397-08002B2CF9AE}" pid="3" name="TM_/TmData/@Date">
    <vt:lpwstr>2011-11-14T11:42:42.015625</vt:lpwstr>
  </property>
  <property fmtid="{D5CDD505-2E9C-101B-9397-08002B2CF9AE}" pid="4" name="TM_/TmData/@Format">
    <vt:lpwstr>9</vt:lpwstr>
  </property>
  <property fmtid="{D5CDD505-2E9C-101B-9397-08002B2CF9AE}" pid="5" name="TM_/TmData/@Author">
    <vt:lpwstr>Doherty, Mark</vt:lpwstr>
  </property>
  <property fmtid="{D5CDD505-2E9C-101B-9397-08002B2CF9AE}" pid="6" name="TM_/TmData/@Description">
    <vt:lpwstr/>
  </property>
  <property fmtid="{D5CDD505-2E9C-101B-9397-08002B2CF9AE}" pid="7" name="TM_/TmData/PROJECT/@ID">
    <vt:lpwstr>489</vt:lpwstr>
  </property>
  <property fmtid="{D5CDD505-2E9C-101B-9397-08002B2CF9AE}" pid="8" name="TM_/TmData/PROJECT/@GUID">
    <vt:lpwstr>7212C9EBB7D74A1FB2A5FFA59D2CB622</vt:lpwstr>
  </property>
  <property fmtid="{D5CDD505-2E9C-101B-9397-08002B2CF9AE}" pid="9" name="TM_/TmData/PROJECT/INFO/NAME">
    <vt:lpwstr>COOL Application</vt:lpwstr>
  </property>
  <property fmtid="{D5CDD505-2E9C-101B-9397-08002B2CF9AE}" pid="10" name="TM_/TmData/PROJECT/INFO/GUID">
    <vt:lpwstr>7212C9EBB7D74A1FB2A5FFA59D2CB622</vt:lpwstr>
  </property>
  <property fmtid="{D5CDD505-2E9C-101B-9397-08002B2CF9AE}" pid="11" name="TM_/TmData/PROJECT/INFO/CODE">
    <vt:lpwstr>IT2011-009</vt:lpwstr>
  </property>
  <property fmtid="{D5CDD505-2E9C-101B-9397-08002B2CF9AE}" pid="12" name="TM_EX_CATEGORY_LABEL">
    <vt:lpwstr>CoBit Categories (IT ONLY)</vt:lpwstr>
  </property>
  <property fmtid="{D5CDD505-2E9C-101B-9397-08002B2CF9AE}" pid="13" name="TM_EX_RECPROPERTIES_LABEL">
    <vt:lpwstr>Properties</vt:lpwstr>
  </property>
  <property fmtid="{D5CDD505-2E9C-101B-9397-08002B2CF9AE}" pid="14" name="TM_EX_LEVEL1_LABEL">
    <vt:lpwstr>Advertising</vt:lpwstr>
  </property>
  <property fmtid="{D5CDD505-2E9C-101B-9397-08002B2CF9AE}" pid="15" name="TM_EX_LEVEL2_LABEL">
    <vt:lpwstr>Co-Man / Co-Pack</vt:lpwstr>
  </property>
  <property fmtid="{D5CDD505-2E9C-101B-9397-08002B2CF9AE}" pid="16" name="TM_EX_LEVEL3_LABEL">
    <vt:lpwstr>DSD</vt:lpwstr>
  </property>
  <property fmtid="{D5CDD505-2E9C-101B-9397-08002B2CF9AE}" pid="17" name="TM_FINDING_LABEL">
    <vt:lpwstr>Audit Observation</vt:lpwstr>
  </property>
  <property fmtid="{D5CDD505-2E9C-101B-9397-08002B2CF9AE}" pid="18" name="TM_TAB1_LABEL">
    <vt:lpwstr>Test of Control</vt:lpwstr>
  </property>
  <property fmtid="{D5CDD505-2E9C-101B-9397-08002B2CF9AE}" pid="19" name="TM_TAB2_LABEL">
    <vt:lpwstr>Control Objective</vt:lpwstr>
  </property>
  <property fmtid="{D5CDD505-2E9C-101B-9397-08002B2CF9AE}" pid="20" name="TM_TAB3_LABEL">
    <vt:lpwstr>Policy</vt:lpwstr>
  </property>
  <property fmtid="{D5CDD505-2E9C-101B-9397-08002B2CF9AE}" pid="21" name="TM_TAB4_LABEL">
    <vt:lpwstr>Notes</vt:lpwstr>
  </property>
  <property fmtid="{D5CDD505-2E9C-101B-9397-08002B2CF9AE}" pid="22" name="TM_TAB5_LABEL">
    <vt:lpwstr>TBD</vt:lpwstr>
  </property>
  <property fmtid="{D5CDD505-2E9C-101B-9397-08002B2CF9AE}" pid="23" name="TM_EX_FINDING_LABEL">
    <vt:lpwstr>Audit Observation</vt:lpwstr>
  </property>
  <property fmtid="{D5CDD505-2E9C-101B-9397-08002B2CF9AE}" pid="24" name="TM_EX_TAB1_LABEL">
    <vt:lpwstr>Audit Recommendation</vt:lpwstr>
  </property>
  <property fmtid="{D5CDD505-2E9C-101B-9397-08002B2CF9AE}" pid="25" name="TM_EX_TAB2_LABEL">
    <vt:lpwstr>Management Response</vt:lpwstr>
  </property>
  <property fmtid="{D5CDD505-2E9C-101B-9397-08002B2CF9AE}" pid="26" name="TM_EX_TAB3_LABEL">
    <vt:lpwstr>Impact Statement</vt:lpwstr>
  </property>
  <property fmtid="{D5CDD505-2E9C-101B-9397-08002B2CF9AE}" pid="27" name="TM_EX_TAB4_LABEL">
    <vt:lpwstr>Notes</vt:lpwstr>
  </property>
  <property fmtid="{D5CDD505-2E9C-101B-9397-08002B2CF9AE}" pid="28" name="TM_EX_TAB5_LABEL">
    <vt:lpwstr>TBD</vt:lpwstr>
  </property>
  <property fmtid="{D5CDD505-2E9C-101B-9397-08002B2CF9AE}" pid="29" name="TM_EX_COST1">
    <vt:lpwstr>NA</vt:lpwstr>
  </property>
  <property fmtid="{D5CDD505-2E9C-101B-9397-08002B2CF9AE}" pid="30" name="TM_EX_COST2">
    <vt:lpwstr>Cost Avoidance</vt:lpwstr>
  </property>
  <property fmtid="{D5CDD505-2E9C-101B-9397-08002B2CF9AE}" pid="31" name="TM_EX_TAB8_LABEL">
    <vt:lpwstr>Notes</vt:lpwstr>
  </property>
  <property fmtid="{D5CDD505-2E9C-101B-9397-08002B2CF9AE}" pid="32" name="TM_EX_USERTEXT_LABEL">
    <vt:lpwstr>TBD</vt:lpwstr>
  </property>
  <property fmtid="{D5CDD505-2E9C-101B-9397-08002B2CF9AE}" pid="33" name="TM_EX_USERCAT1_LABEL">
    <vt:lpwstr>Fraud</vt:lpwstr>
  </property>
  <property fmtid="{D5CDD505-2E9C-101B-9397-08002B2CF9AE}" pid="34" name="TM_EX_USERCAT2_LABEL">
    <vt:lpwstr>Location</vt:lpwstr>
  </property>
  <property fmtid="{D5CDD505-2E9C-101B-9397-08002B2CF9AE}" pid="35" name="TM_EX_USERCAT3_LABEL">
    <vt:lpwstr>Audit Plan Year</vt:lpwstr>
  </property>
  <property fmtid="{D5CDD505-2E9C-101B-9397-08002B2CF9AE}" pid="36" name="TM_EX_USERCAT4_LABEL">
    <vt:lpwstr>TBD</vt:lpwstr>
  </property>
  <property fmtid="{D5CDD505-2E9C-101B-9397-08002B2CF9AE}" pid="37" name="TM_EX_PRIORITY_LABEL">
    <vt:lpwstr>Priority</vt:lpwstr>
  </property>
  <property fmtid="{D5CDD505-2E9C-101B-9397-08002B2CF9AE}" pid="38" name="TM_EX_RECTYPE1_LABEL">
    <vt:lpwstr>Legal Entity</vt:lpwstr>
  </property>
  <property fmtid="{D5CDD505-2E9C-101B-9397-08002B2CF9AE}" pid="39" name="TM_EX_RECTYPE2_LABEL">
    <vt:lpwstr>Department</vt:lpwstr>
  </property>
  <property fmtid="{D5CDD505-2E9C-101B-9397-08002B2CF9AE}" pid="40" name="TM_EX_RECTEXT1_LABEL">
    <vt:lpwstr>Executive Recommendation</vt:lpwstr>
  </property>
  <property fmtid="{D5CDD505-2E9C-101B-9397-08002B2CF9AE}" pid="41" name="TM_EX_RECTEXT2_LABEL">
    <vt:lpwstr>Follow Up Notes</vt:lpwstr>
  </property>
  <property fmtid="{D5CDD505-2E9C-101B-9397-08002B2CF9AE}" pid="42" name="TM_EX_IMPACT">
    <vt:lpwstr>Risk Rating</vt:lpwstr>
  </property>
  <property fmtid="{D5CDD505-2E9C-101B-9397-08002B2CF9AE}" pid="43" name="TM_EX_LIKELIHOOD">
    <vt:lpwstr>COSO Category</vt:lpwstr>
  </property>
  <property fmtid="{D5CDD505-2E9C-101B-9397-08002B2CF9AE}" pid="44" name="TM_EX_RS_OPEN_LABEL">
    <vt:lpwstr>Open</vt:lpwstr>
  </property>
  <property fmtid="{D5CDD505-2E9C-101B-9397-08002B2CF9AE}" pid="45" name="TM_EX_RS_PENDING_LABEL">
    <vt:lpwstr>Pending</vt:lpwstr>
  </property>
  <property fmtid="{D5CDD505-2E9C-101B-9397-08002B2CF9AE}" pid="46" name="TM_EX_RS_INPROGRESS_LABEL">
    <vt:lpwstr>Started</vt:lpwstr>
  </property>
  <property fmtid="{D5CDD505-2E9C-101B-9397-08002B2CF9AE}" pid="47" name="TM_EX_RS_IMPLEMENTED_LABEL">
    <vt:lpwstr>Implemented</vt:lpwstr>
  </property>
  <property fmtid="{D5CDD505-2E9C-101B-9397-08002B2CF9AE}" pid="48" name="TM_EX_RS_VERIFIED_LABEL">
    <vt:lpwstr>Closed - Verified</vt:lpwstr>
  </property>
  <property fmtid="{D5CDD505-2E9C-101B-9397-08002B2CF9AE}" pid="49" name="TM_EX_RS_NOTVERIFIED_LABEL">
    <vt:lpwstr>Closed - Not Verified (Green Issues)</vt:lpwstr>
  </property>
  <property fmtid="{D5CDD505-2E9C-101B-9397-08002B2CF9AE}" pid="50" name="TM_EX_RS_RISKACCEPTED_LABEL">
    <vt:lpwstr>Closed - Mgt Accepts Risk</vt:lpwstr>
  </property>
  <property fmtid="{D5CDD505-2E9C-101B-9397-08002B2CF9AE}" pid="51" name="TM_EX_RS_NOTRELEVANT_LABEL">
    <vt:lpwstr>Closed - Issue Removed / Combined</vt:lpwstr>
  </property>
  <property fmtid="{D5CDD505-2E9C-101B-9397-08002B2CF9AE}" pid="52" name="TM_EX_STATUS_LABEL">
    <vt:lpwstr>User Status</vt:lpwstr>
  </property>
  <property fmtid="{D5CDD505-2E9C-101B-9397-08002B2CF9AE}" pid="53" name="TM_EX_PROGRESS_LABEL">
    <vt:lpwstr>Progress</vt:lpwstr>
  </property>
  <property fmtid="{D5CDD505-2E9C-101B-9397-08002B2CF9AE}" pid="54" name="TM_EX_REGIMPACT_LABEL">
    <vt:lpwstr>IT Impact</vt:lpwstr>
  </property>
  <property fmtid="{D5CDD505-2E9C-101B-9397-08002B2CF9AE}" pid="55" name="TM_EX_RECURRED_LABEL">
    <vt:lpwstr>Section 404 Impact</vt:lpwstr>
  </property>
  <property fmtid="{D5CDD505-2E9C-101B-9397-08002B2CF9AE}" pid="56" name="TM_EX_PROPERTIES_LABEL">
    <vt:lpwstr>Properties</vt:lpwstr>
  </property>
  <property fmtid="{D5CDD505-2E9C-101B-9397-08002B2CF9AE}" pid="57" name="TM_RESULTS_LABEL">
    <vt:lpwstr>Record of Work Done</vt:lpwstr>
  </property>
  <property fmtid="{D5CDD505-2E9C-101B-9397-08002B2CF9AE}" pid="58" name="TM_CONCLUSION_LABEL">
    <vt:lpwstr>Conclusion</vt:lpwstr>
  </property>
  <property fmtid="{D5CDD505-2E9C-101B-9397-08002B2CF9AE}" pid="59" name="TM_OVERVIEW_LABEL">
    <vt:lpwstr>Overview</vt:lpwstr>
  </property>
  <property fmtid="{D5CDD505-2E9C-101B-9397-08002B2CF9AE}" pid="60" name="TM_SUMMARY_LABEL">
    <vt:lpwstr>Objective</vt:lpwstr>
  </property>
  <property fmtid="{D5CDD505-2E9C-101B-9397-08002B2CF9AE}" pid="61" name="TM_PLAN4_LABEL">
    <vt:lpwstr>Sample Criteria</vt:lpwstr>
  </property>
  <property fmtid="{D5CDD505-2E9C-101B-9397-08002B2CF9AE}" pid="62" name="TM_PLAN5_LABEL">
    <vt:lpwstr>TBD</vt:lpwstr>
  </property>
  <property fmtid="{D5CDD505-2E9C-101B-9397-08002B2CF9AE}" pid="63" name="TM_EXEC3_LABEL">
    <vt:lpwstr>Notes</vt:lpwstr>
  </property>
  <property fmtid="{D5CDD505-2E9C-101B-9397-08002B2CF9AE}" pid="64" name="TM_EXEC4_LABEL">
    <vt:lpwstr>Results 4</vt:lpwstr>
  </property>
  <property fmtid="{D5CDD505-2E9C-101B-9397-08002B2CF9AE}" pid="65" name="TM_CATEGORY_LABEL">
    <vt:lpwstr>User Category</vt:lpwstr>
  </property>
  <property fmtid="{D5CDD505-2E9C-101B-9397-08002B2CF9AE}" pid="66" name="TM_FREQUENCY_LABEL">
    <vt:lpwstr>Frequency</vt:lpwstr>
  </property>
  <property fmtid="{D5CDD505-2E9C-101B-9397-08002B2CF9AE}" pid="67" name="TM_VISIT_LABEL">
    <vt:lpwstr>Category 4</vt:lpwstr>
  </property>
  <property fmtid="{D5CDD505-2E9C-101B-9397-08002B2CF9AE}" pid="68" name="TM_USERTYPE1_LABEL">
    <vt:lpwstr>Category 5</vt:lpwstr>
  </property>
  <property fmtid="{D5CDD505-2E9C-101B-9397-08002B2CF9AE}" pid="69" name="TM_USERTYPE2_LABEL">
    <vt:lpwstr>Category 6</vt:lpwstr>
  </property>
  <property fmtid="{D5CDD505-2E9C-101B-9397-08002B2CF9AE}" pid="70" name="TM_USERTEXT_LABEL">
    <vt:lpwstr>Notes</vt:lpwstr>
  </property>
  <property fmtid="{D5CDD505-2E9C-101B-9397-08002B2CF9AE}" pid="71" name="TM_SCORE_SAMPLE_LABEL">
    <vt:lpwstr>Sample Size</vt:lpwstr>
  </property>
  <property fmtid="{D5CDD505-2E9C-101B-9397-08002B2CF9AE}" pid="72" name="TM_SCORE_CATEGORY_LABEL">
    <vt:lpwstr>Pass/Fail</vt:lpwstr>
  </property>
  <property fmtid="{D5CDD505-2E9C-101B-9397-08002B2CF9AE}" pid="73" name="TM_SCORE_RETEST_LABEL">
    <vt:lpwstr>Retest Required</vt:lpwstr>
  </property>
  <property fmtid="{D5CDD505-2E9C-101B-9397-08002B2CF9AE}" pid="74" name="TM_PR_PROPERTIES_LABEL">
    <vt:lpwstr>Risk</vt:lpwstr>
  </property>
  <property fmtid="{D5CDD505-2E9C-101B-9397-08002B2CF9AE}" pid="75" name="TM_DESCRIPTION_LABEL">
    <vt:lpwstr>Note</vt:lpwstr>
  </property>
  <property fmtid="{D5CDD505-2E9C-101B-9397-08002B2CF9AE}" pid="76" name="TM_COMMENTS_LABEL">
    <vt:lpwstr>Response</vt:lpwstr>
  </property>
  <property fmtid="{D5CDD505-2E9C-101B-9397-08002B2CF9AE}" pid="77" name="TM_PROJECT_OBJ_LABEL">
    <vt:lpwstr>Planning Information</vt:lpwstr>
  </property>
  <property fmtid="{D5CDD505-2E9C-101B-9397-08002B2CF9AE}" pid="78" name="TM_PROJECT_BKGRD_LABEL">
    <vt:lpwstr>Audit Background</vt:lpwstr>
  </property>
  <property fmtid="{D5CDD505-2E9C-101B-9397-08002B2CF9AE}" pid="79" name="TM_PROJECT_PLAN_LABEL">
    <vt:lpwstr>Audit Objective</vt:lpwstr>
  </property>
  <property fmtid="{D5CDD505-2E9C-101B-9397-08002B2CF9AE}" pid="80" name="TM_PROJECT_COST1_LABEL">
    <vt:lpwstr>NA</vt:lpwstr>
  </property>
  <property fmtid="{D5CDD505-2E9C-101B-9397-08002B2CF9AE}" pid="81" name="TM_PROJECT_COST2_LABEL">
    <vt:lpwstr>Cost Avoidance</vt:lpwstr>
  </property>
  <property fmtid="{D5CDD505-2E9C-101B-9397-08002B2CF9AE}" pid="82" name="TM_PROJECT_USERTEXT1_LABEL">
    <vt:lpwstr>Audit Scope</vt:lpwstr>
  </property>
  <property fmtid="{D5CDD505-2E9C-101B-9397-08002B2CF9AE}" pid="83" name="TM_PROJECT_USERTEXT2_LABEL">
    <vt:lpwstr>Audit Rating and Conclusion</vt:lpwstr>
  </property>
  <property fmtid="{D5CDD505-2E9C-101B-9397-08002B2CF9AE}" pid="84" name="TM_EDIT_DATE">
    <vt:lpwstr>11/11/2011</vt:lpwstr>
  </property>
  <property fmtid="{D5CDD505-2E9C-101B-9397-08002B2CF9AE}" pid="85" name="TM_BU_NAME">
    <vt:lpwstr>COOL Application</vt:lpwstr>
  </property>
  <property fmtid="{D5CDD505-2E9C-101B-9397-08002B2CF9AE}" pid="86" name="TM_PARENT_NAME">
    <vt:lpwstr>IT</vt:lpwstr>
  </property>
  <property fmtid="{D5CDD505-2E9C-101B-9397-08002B2CF9AE}" pid="87" name="TM_SHORT_NAME">
    <vt:lpwstr>IT2011-009</vt:lpwstr>
  </property>
  <property fmtid="{D5CDD505-2E9C-101B-9397-08002B2CF9AE}" pid="88" name="TM_PROJECT_DATE">
    <vt:lpwstr>10/24/2011</vt:lpwstr>
  </property>
  <property fmtid="{D5CDD505-2E9C-101B-9397-08002B2CF9AE}" pid="89" name="TM_BUD_START_DATE">
    <vt:lpwstr>10/24/2011</vt:lpwstr>
  </property>
  <property fmtid="{D5CDD505-2E9C-101B-9397-08002B2CF9AE}" pid="90" name="TM_BUD_END_DATE">
    <vt:lpwstr>11/4/2011</vt:lpwstr>
  </property>
  <property fmtid="{D5CDD505-2E9C-101B-9397-08002B2CF9AE}" pid="91" name="TM_BOOK_START_DATE">
    <vt:lpwstr>10/24/2011</vt:lpwstr>
  </property>
  <property fmtid="{D5CDD505-2E9C-101B-9397-08002B2CF9AE}" pid="92" name="TM_BOOK_END_DATE">
    <vt:lpwstr>11/4/2011</vt:lpwstr>
  </property>
  <property fmtid="{D5CDD505-2E9C-101B-9397-08002B2CF9AE}" pid="93" name="TM_BUD_HOURS">
    <vt:lpwstr>1.00</vt:lpwstr>
  </property>
  <property fmtid="{D5CDD505-2E9C-101B-9397-08002B2CF9AE}" pid="94" name="TM_LEAD">
    <vt:lpwstr>Doherty, Mark</vt:lpwstr>
  </property>
  <property fmtid="{D5CDD505-2E9C-101B-9397-08002B2CF9AE}" pid="95" name="TM_MANAGER">
    <vt:lpwstr>Pesesky, Michael</vt:lpwstr>
  </property>
  <property fmtid="{D5CDD505-2E9C-101B-9397-08002B2CF9AE}" pid="96" name="TM_COST_SAVE">
    <vt:lpwstr>0.00</vt:lpwstr>
  </property>
  <property fmtid="{D5CDD505-2E9C-101B-9397-08002B2CF9AE}" pid="97" name="TM_COST_AVOID">
    <vt:lpwstr>0.00</vt:lpwstr>
  </property>
  <property fmtid="{D5CDD505-2E9C-101B-9397-08002B2CF9AE}" pid="98" name="TM_PRIMARY_FIRST">
    <vt:lpwstr>LINDA</vt:lpwstr>
  </property>
  <property fmtid="{D5CDD505-2E9C-101B-9397-08002B2CF9AE}" pid="99" name="TM_PRIMARY_LAST">
    <vt:lpwstr>BURNHAM</vt:lpwstr>
  </property>
  <property fmtid="{D5CDD505-2E9C-101B-9397-08002B2CF9AE}" pid="100" name="TM_PRIMARY_ADDRESS">
    <vt:lpwstr>LINDA.BURNHAM@KELLOGG.COM</vt:lpwstr>
  </property>
  <property fmtid="{D5CDD505-2E9C-101B-9397-08002B2CF9AE}" pid="101" name="TM_MANAGEMENT_FIRST">
    <vt:lpwstr>James</vt:lpwstr>
  </property>
  <property fmtid="{D5CDD505-2E9C-101B-9397-08002B2CF9AE}" pid="102" name="TM_MANAGEMENT_LAST">
    <vt:lpwstr>Blankenship</vt:lpwstr>
  </property>
  <property fmtid="{D5CDD505-2E9C-101B-9397-08002B2CF9AE}" pid="103" name="TM_MANAGEMENT_ADDRESS">
    <vt:lpwstr>james.blankenship@kellogg.com</vt:lpwstr>
  </property>
  <property fmtid="{D5CDD505-2E9C-101B-9397-08002B2CF9AE}" pid="104" name="TM_PROJECT_GROUP">
    <vt:lpwstr>Ongoing IT</vt:lpwstr>
  </property>
  <property fmtid="{D5CDD505-2E9C-101B-9397-08002B2CF9AE}" pid="105" name="TM_PROJECT_TYPE">
    <vt:lpwstr>IT - Applications</vt:lpwstr>
  </property>
  <property fmtid="{D5CDD505-2E9C-101B-9397-08002B2CF9AE}" pid="106" name="TM_PROJECT_LOCATION">
    <vt:lpwstr>IT</vt:lpwstr>
  </property>
  <property fmtid="{D5CDD505-2E9C-101B-9397-08002B2CF9AE}" pid="107" name="TM_PROJECT_SCOPE">
    <vt:lpwstr>Full Scope</vt:lpwstr>
  </property>
  <property fmtid="{D5CDD505-2E9C-101B-9397-08002B2CF9AE}" pid="108" name="TM_PROJECT_STAFF">
    <vt:lpwstr>Internal Audit</vt:lpwstr>
  </property>
  <property fmtid="{D5CDD505-2E9C-101B-9397-08002B2CF9AE}" pid="109" name="TM_PROJECT_ORIGIN">
    <vt:lpwstr>Management Request</vt:lpwstr>
  </property>
  <property fmtid="{D5CDD505-2E9C-101B-9397-08002B2CF9AE}" pid="110" name="TM_REPORT_TITLE">
    <vt:lpwstr>Kellogg Audit Report Template Ver. 3</vt:lpwstr>
  </property>
  <property fmtid="{D5CDD505-2E9C-101B-9397-08002B2CF9AE}" pid="111" name="_AdHocReviewCycleID">
    <vt:i4>411260308</vt:i4>
  </property>
  <property fmtid="{D5CDD505-2E9C-101B-9397-08002B2CF9AE}" pid="112" name="_NewReviewCycle">
    <vt:lpwstr/>
  </property>
  <property fmtid="{D5CDD505-2E9C-101B-9397-08002B2CF9AE}" pid="113" name="_EmailSubject">
    <vt:lpwstr>COOL Audit</vt:lpwstr>
  </property>
  <property fmtid="{D5CDD505-2E9C-101B-9397-08002B2CF9AE}" pid="114" name="_AuthorEmail">
    <vt:lpwstr>Michael.Pesesky@kellogg.com</vt:lpwstr>
  </property>
  <property fmtid="{D5CDD505-2E9C-101B-9397-08002B2CF9AE}" pid="115" name="_AuthorEmailDisplayName">
    <vt:lpwstr>Pesesky, Michael</vt:lpwstr>
  </property>
  <property fmtid="{D5CDD505-2E9C-101B-9397-08002B2CF9AE}" pid="116" name="_PreviousAdHocReviewCycleID">
    <vt:i4>1613535157</vt:i4>
  </property>
  <property fmtid="{D5CDD505-2E9C-101B-9397-08002B2CF9AE}" pid="117" name="_ReviewingToolsShownOnce">
    <vt:lpwstr/>
  </property>
</Properties>
</file>